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3AC9A" w14:textId="51DA880F" w:rsidR="00D273BD" w:rsidRPr="00D273BD" w:rsidRDefault="00D273BD" w:rsidP="00D273BD">
      <w:pPr>
        <w:pStyle w:val="Header"/>
        <w:rPr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D273BD">
        <w:rPr>
          <w:sz w:val="24"/>
          <w:szCs w:val="24"/>
        </w:rPr>
        <w:t>3GPP TSG-RAN WG2 Meeting #118 electronic</w:t>
      </w:r>
      <w:r w:rsidRPr="00D273B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1D21" w:rsidRPr="007E1D21">
        <w:rPr>
          <w:sz w:val="24"/>
          <w:szCs w:val="24"/>
        </w:rPr>
        <w:t>R2-2205343</w:t>
      </w:r>
    </w:p>
    <w:p w14:paraId="0A817241" w14:textId="75785C37" w:rsidR="00D273BD" w:rsidRPr="00D273BD" w:rsidRDefault="00D273BD" w:rsidP="00D273BD">
      <w:pPr>
        <w:pStyle w:val="Header"/>
        <w:rPr>
          <w:sz w:val="24"/>
          <w:szCs w:val="24"/>
        </w:rPr>
      </w:pPr>
      <w:r w:rsidRPr="00D273BD">
        <w:rPr>
          <w:sz w:val="24"/>
          <w:szCs w:val="24"/>
        </w:rPr>
        <w:t xml:space="preserve">Online, May </w:t>
      </w:r>
      <w:r>
        <w:rPr>
          <w:sz w:val="24"/>
          <w:szCs w:val="24"/>
        </w:rPr>
        <w:t xml:space="preserve">9 </w:t>
      </w:r>
      <w:r w:rsidRPr="00D273BD">
        <w:rPr>
          <w:sz w:val="24"/>
          <w:szCs w:val="24"/>
        </w:rPr>
        <w:t>-</w:t>
      </w:r>
      <w:r>
        <w:rPr>
          <w:sz w:val="24"/>
          <w:szCs w:val="24"/>
        </w:rPr>
        <w:t xml:space="preserve"> 20</w:t>
      </w:r>
      <w:r w:rsidRPr="00D273BD">
        <w:rPr>
          <w:sz w:val="24"/>
          <w:szCs w:val="24"/>
        </w:rPr>
        <w:t>, 2022</w:t>
      </w:r>
    </w:p>
    <w:p w14:paraId="672A6659" w14:textId="77777777" w:rsidR="00633B27" w:rsidRPr="00D273BD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1ED9C71F" w:rsidR="00633B27" w:rsidRPr="00363404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D273BD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6</w:t>
      </w:r>
      <w:r w:rsidR="00B66EA5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.</w:t>
      </w:r>
      <w:r w:rsidR="00D273BD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6.</w:t>
      </w:r>
      <w:r w:rsidR="00AA37F2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2</w:t>
      </w:r>
    </w:p>
    <w:p w14:paraId="35623C8C" w14:textId="77777777" w:rsidR="00633B27" w:rsidRPr="00363404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50CC0C39" w:rsidR="00633B27" w:rsidRPr="00363404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63404" w:rsidRPr="00363404">
        <w:rPr>
          <w:rStyle w:val="normaltextrun"/>
          <w:rFonts w:ascii="Arial" w:hAnsi="Arial" w:cs="Arial"/>
          <w:b/>
          <w:color w:val="000000"/>
          <w:sz w:val="24"/>
          <w:szCs w:val="24"/>
        </w:rPr>
        <w:t>Collison of PUCCH and PUSCH for SDT</w:t>
      </w:r>
    </w:p>
    <w:p w14:paraId="0E1955EB" w14:textId="77777777" w:rsidR="00DD4E7D" w:rsidRPr="00363404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77777777" w:rsidR="00DD4E7D" w:rsidRPr="00D3026E" w:rsidRDefault="00DD4E7D" w:rsidP="00086979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p w14:paraId="20A3D451" w14:textId="55F97C58" w:rsidR="00457E7F" w:rsidRDefault="750367E5" w:rsidP="00CB788A">
      <w:pPr>
        <w:jc w:val="both"/>
        <w:rPr>
          <w:color w:val="000000" w:themeColor="text1"/>
          <w:sz w:val="22"/>
          <w:szCs w:val="22"/>
          <w:lang w:eastAsia="zh-CN"/>
        </w:rPr>
      </w:pPr>
      <w:bookmarkStart w:id="13" w:name="_Hlk67491470"/>
      <w:bookmarkEnd w:id="10"/>
      <w:bookmarkEnd w:id="11"/>
      <w:bookmarkEnd w:id="12"/>
      <w:r w:rsidRPr="0091131D">
        <w:rPr>
          <w:color w:val="000000" w:themeColor="text1"/>
          <w:sz w:val="22"/>
          <w:szCs w:val="22"/>
          <w:lang w:eastAsia="zh-CN"/>
        </w:rPr>
        <w:t>RAN</w:t>
      </w:r>
      <w:r w:rsidR="00457E7F">
        <w:rPr>
          <w:color w:val="000000" w:themeColor="text1"/>
          <w:sz w:val="22"/>
          <w:szCs w:val="22"/>
          <w:lang w:eastAsia="zh-CN"/>
        </w:rPr>
        <w:t>1 discussed how to handle the collision of PUCCH (carrying UCI e.g., HARQ-ACK) and PUSCH transmission</w:t>
      </w:r>
      <w:r w:rsidR="00E556DC">
        <w:rPr>
          <w:color w:val="000000" w:themeColor="text1"/>
          <w:sz w:val="22"/>
          <w:szCs w:val="22"/>
          <w:lang w:eastAsia="zh-CN"/>
        </w:rPr>
        <w:t>s</w:t>
      </w:r>
      <w:r w:rsidRPr="0091131D">
        <w:rPr>
          <w:color w:val="000000" w:themeColor="text1"/>
          <w:sz w:val="22"/>
          <w:szCs w:val="22"/>
          <w:lang w:eastAsia="zh-CN"/>
        </w:rPr>
        <w:t xml:space="preserve"> </w:t>
      </w:r>
      <w:r w:rsidR="00457E7F">
        <w:rPr>
          <w:color w:val="000000" w:themeColor="text1"/>
          <w:sz w:val="22"/>
          <w:szCs w:val="22"/>
          <w:lang w:eastAsia="zh-CN"/>
        </w:rPr>
        <w:t>for SDT and agreed that it is up to RAN2 to decide whether to support. The LS [</w:t>
      </w:r>
      <w:r w:rsidR="008379F5">
        <w:rPr>
          <w:color w:val="000000" w:themeColor="text1"/>
          <w:sz w:val="22"/>
          <w:szCs w:val="22"/>
          <w:lang w:eastAsia="zh-CN"/>
        </w:rPr>
        <w:t>2</w:t>
      </w:r>
      <w:r w:rsidR="00457E7F">
        <w:rPr>
          <w:color w:val="000000" w:themeColor="text1"/>
          <w:sz w:val="22"/>
          <w:szCs w:val="22"/>
          <w:lang w:eastAsia="zh-CN"/>
        </w:rPr>
        <w:t>] contains the following agreement:</w:t>
      </w:r>
    </w:p>
    <w:p w14:paraId="2B3915DB" w14:textId="77777777" w:rsidR="00457E7F" w:rsidRPr="00B6576E" w:rsidRDefault="00457E7F" w:rsidP="00457E7F">
      <w:pPr>
        <w:rPr>
          <w:rFonts w:eastAsia="Malgun Gothic" w:cs="Times"/>
          <w:highlight w:val="green"/>
          <w:lang w:val="en-US" w:eastAsia="ko-KR"/>
        </w:rPr>
      </w:pPr>
      <w:r w:rsidRPr="00B6576E">
        <w:rPr>
          <w:rStyle w:val="Strong"/>
          <w:rFonts w:cs="Times"/>
          <w:highlight w:val="green"/>
        </w:rPr>
        <w:t>Agreement</w:t>
      </w:r>
    </w:p>
    <w:p w14:paraId="48083F96" w14:textId="77777777" w:rsidR="00457E7F" w:rsidRPr="00457E7F" w:rsidRDefault="00457E7F" w:rsidP="00457E7F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b/>
          <w:bCs/>
          <w:iCs/>
        </w:rPr>
      </w:pPr>
      <w:r w:rsidRPr="00457E7F">
        <w:rPr>
          <w:b/>
          <w:bCs/>
          <w:iCs/>
        </w:rPr>
        <w:t>It’s up to RAN2 to decide on whether to support </w:t>
      </w:r>
      <w:proofErr w:type="spellStart"/>
      <w:r w:rsidRPr="00457E7F">
        <w:rPr>
          <w:b/>
          <w:bCs/>
          <w:i/>
        </w:rPr>
        <w:t>uci-OnPUSCH</w:t>
      </w:r>
      <w:proofErr w:type="spellEnd"/>
      <w:r w:rsidRPr="00457E7F">
        <w:rPr>
          <w:b/>
          <w:bCs/>
          <w:iCs/>
        </w:rPr>
        <w:t> for CG-SDT.</w:t>
      </w:r>
    </w:p>
    <w:bookmarkEnd w:id="13"/>
    <w:p w14:paraId="195F961D" w14:textId="77777777" w:rsidR="00457E7F" w:rsidRDefault="00457E7F" w:rsidP="00EA0ADD">
      <w:pPr>
        <w:jc w:val="both"/>
        <w:rPr>
          <w:sz w:val="22"/>
          <w:szCs w:val="22"/>
          <w:lang w:eastAsia="zh-CN"/>
        </w:rPr>
      </w:pPr>
    </w:p>
    <w:p w14:paraId="064B151C" w14:textId="760A49DA" w:rsidR="00457E7F" w:rsidRDefault="00457E7F" w:rsidP="00EA0ADD">
      <w:pPr>
        <w:jc w:val="both"/>
        <w:rPr>
          <w:color w:val="000000" w:themeColor="text1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EA0ADD" w:rsidRPr="00EA0ADD">
        <w:rPr>
          <w:sz w:val="22"/>
          <w:szCs w:val="22"/>
          <w:lang w:eastAsia="zh-CN"/>
        </w:rPr>
        <w:t>this contribution, we discuss</w:t>
      </w:r>
      <w:r w:rsidR="00257D9B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how to handle </w:t>
      </w:r>
      <w:r w:rsidR="00E556DC">
        <w:rPr>
          <w:color w:val="000000" w:themeColor="text1"/>
          <w:sz w:val="22"/>
          <w:szCs w:val="22"/>
          <w:lang w:eastAsia="zh-CN"/>
        </w:rPr>
        <w:t>the collision of PUCCH (carrying UCI e.g., HARQ-ACK) and PUSCH transmission</w:t>
      </w:r>
      <w:r w:rsidR="008F3EB8">
        <w:rPr>
          <w:color w:val="000000" w:themeColor="text1"/>
          <w:sz w:val="22"/>
          <w:szCs w:val="22"/>
          <w:lang w:eastAsia="zh-CN"/>
        </w:rPr>
        <w:t>s</w:t>
      </w:r>
      <w:r w:rsidR="00E556DC" w:rsidRPr="0091131D">
        <w:rPr>
          <w:color w:val="000000" w:themeColor="text1"/>
          <w:sz w:val="22"/>
          <w:szCs w:val="22"/>
          <w:lang w:eastAsia="zh-CN"/>
        </w:rPr>
        <w:t xml:space="preserve"> </w:t>
      </w:r>
      <w:r w:rsidR="00E556DC">
        <w:rPr>
          <w:color w:val="000000" w:themeColor="text1"/>
          <w:sz w:val="22"/>
          <w:szCs w:val="22"/>
          <w:lang w:eastAsia="zh-CN"/>
        </w:rPr>
        <w:t>for SDT.</w:t>
      </w:r>
    </w:p>
    <w:p w14:paraId="71B55C3D" w14:textId="77777777" w:rsidR="00262998" w:rsidRDefault="00262998" w:rsidP="00262998">
      <w:pPr>
        <w:pStyle w:val="EQ"/>
        <w:rPr>
          <w:rFonts w:cstheme="minorHAnsi"/>
          <w:b/>
          <w:bCs/>
          <w:sz w:val="22"/>
          <w:szCs w:val="22"/>
        </w:rPr>
      </w:pPr>
    </w:p>
    <w:p w14:paraId="6F149AAD" w14:textId="50638EAF" w:rsidR="007F39AF" w:rsidRDefault="007F39AF" w:rsidP="007F39AF">
      <w:pPr>
        <w:pStyle w:val="Heading2"/>
        <w:numPr>
          <w:ilvl w:val="0"/>
          <w:numId w:val="13"/>
        </w:numPr>
        <w:rPr>
          <w:rStyle w:val="normaltextrun"/>
          <w:rFonts w:ascii="Times New Roman" w:hAnsi="Times New Roman"/>
          <w:b/>
          <w:color w:val="000000"/>
          <w:sz w:val="28"/>
          <w:szCs w:val="28"/>
        </w:rPr>
      </w:pPr>
      <w:r w:rsidRPr="00A42735">
        <w:rPr>
          <w:rStyle w:val="normaltextrun"/>
          <w:rFonts w:ascii="Times New Roman" w:hAnsi="Times New Roman"/>
          <w:b/>
          <w:color w:val="000000"/>
          <w:sz w:val="28"/>
          <w:szCs w:val="28"/>
        </w:rPr>
        <w:t>C</w:t>
      </w:r>
      <w:r w:rsidR="00E556DC">
        <w:rPr>
          <w:rStyle w:val="normaltextrun"/>
          <w:rFonts w:ascii="Times New Roman" w:hAnsi="Times New Roman"/>
          <w:b/>
          <w:color w:val="000000"/>
          <w:sz w:val="28"/>
          <w:szCs w:val="28"/>
        </w:rPr>
        <w:t>ollison of PUCCH and PUSCH transmissions for SDT</w:t>
      </w:r>
      <w:r w:rsidRPr="00A42735">
        <w:rPr>
          <w:rStyle w:val="normaltextrun"/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09A4839D" w14:textId="29DA67AE" w:rsidR="00A9152A" w:rsidRDefault="00675E9F" w:rsidP="00A9152A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 w:rsidRPr="00DF1558">
        <w:rPr>
          <w:rFonts w:ascii="Times New Roman" w:hAnsi="Times New Roman"/>
          <w:b w:val="0"/>
          <w:sz w:val="22"/>
          <w:szCs w:val="22"/>
        </w:rPr>
        <w:t xml:space="preserve">RAN2 agreed that </w:t>
      </w:r>
      <w:r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a UE can transmit and receive multiple UL and DL packets as part of the same SDT </w:t>
      </w:r>
      <w:r w:rsidR="00D833C6"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>session</w:t>
      </w:r>
      <w:r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 by </w:t>
      </w:r>
      <w:r w:rsidRPr="00DF1558">
        <w:rPr>
          <w:rFonts w:ascii="Times New Roman" w:hAnsi="Times New Roman"/>
          <w:b w:val="0"/>
          <w:bCs/>
          <w:sz w:val="22"/>
          <w:szCs w:val="22"/>
        </w:rPr>
        <w:t xml:space="preserve">monitoring the PDCCH </w:t>
      </w:r>
      <w:r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>without transitioning to RRC_CONNECTED.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 Hence, while </w:t>
      </w:r>
      <w:r w:rsidR="00957AAB">
        <w:rPr>
          <w:rFonts w:ascii="Times New Roman" w:hAnsi="Times New Roman"/>
          <w:b w:val="0"/>
          <w:color w:val="000000"/>
          <w:sz w:val="22"/>
          <w:szCs w:val="22"/>
        </w:rPr>
        <w:t>the</w:t>
      </w:r>
      <w:r w:rsidR="00957AAB"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>UE engage</w:t>
      </w:r>
      <w:r w:rsidR="00DF1558">
        <w:rPr>
          <w:rFonts w:ascii="Times New Roman" w:hAnsi="Times New Roman"/>
          <w:b w:val="0"/>
          <w:color w:val="000000"/>
          <w:sz w:val="22"/>
          <w:szCs w:val="22"/>
        </w:rPr>
        <w:t>s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 SDT </w:t>
      </w:r>
      <w:r w:rsidR="00DF1558"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transmission </w:t>
      </w:r>
      <w:r w:rsidR="001D3CA6">
        <w:rPr>
          <w:rFonts w:ascii="Times New Roman" w:hAnsi="Times New Roman"/>
          <w:b w:val="0"/>
          <w:color w:val="000000"/>
          <w:sz w:val="22"/>
          <w:szCs w:val="22"/>
        </w:rPr>
        <w:t xml:space="preserve">based on dynamic scheduling of PUSCH and or based on 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CG-PUSCH, the UE can also receive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>PDSCH carrying SDT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 xml:space="preserve"> in the downlink</w:t>
      </w:r>
      <w:r w:rsidR="00DA20C0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. Hence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HARQ-ACK feedback </w:t>
      </w:r>
      <w:r w:rsidR="00DA20C0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would be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necessary 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for the UE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to inform the network whether </w:t>
      </w:r>
      <w:r w:rsidR="00926F03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PDSCH carrying 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>downlink</w:t>
      </w:r>
      <w:r w:rsidR="003B33D0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926F03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SDT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>is successfully decoded or not.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 xml:space="preserve">For this purpose, 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RAN1 </w:t>
      </w:r>
      <w:r w:rsidR="005B6E84" w:rsidRPr="005B6E84">
        <w:rPr>
          <w:rFonts w:ascii="Times New Roman" w:hAnsi="Times New Roman"/>
          <w:b w:val="0"/>
          <w:color w:val="000000"/>
          <w:sz w:val="22"/>
          <w:szCs w:val="22"/>
        </w:rPr>
        <w:t>already confirmed [3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>]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 that a UE transmits HARQ-ACK feedback on cell specific PUCCH</w:t>
      </w:r>
      <w:r w:rsidR="005B6E84" w:rsidRPr="005B6E84">
        <w:rPr>
          <w:rFonts w:ascii="Times New Roman" w:hAnsi="Times New Roman"/>
          <w:b w:val="0"/>
          <w:sz w:val="22"/>
          <w:szCs w:val="22"/>
        </w:rPr>
        <w:t xml:space="preserve"> (i.e. those that are shared with non-SDT U</w:t>
      </w:r>
      <w:r w:rsidR="005B6E84" w:rsidRPr="005B6E84">
        <w:rPr>
          <w:rFonts w:ascii="Times New Roman" w:hAnsi="Times New Roman"/>
          <w:b w:val="0"/>
          <w:sz w:val="22"/>
          <w:szCs w:val="22"/>
          <w:lang w:val="en-US" w:eastAsia="zh-CN"/>
        </w:rPr>
        <w:t>E</w:t>
      </w:r>
      <w:r w:rsidR="005B6E84" w:rsidRPr="005B6E84">
        <w:rPr>
          <w:rFonts w:ascii="Times New Roman" w:hAnsi="Times New Roman"/>
          <w:b w:val="0"/>
          <w:sz w:val="22"/>
          <w:szCs w:val="22"/>
        </w:rPr>
        <w:t>s)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>. However, there are cases where PUCCH carrying HARQ-</w:t>
      </w:r>
      <w:r w:rsidR="00926F03" w:rsidRPr="005B6E84">
        <w:rPr>
          <w:rFonts w:ascii="Times New Roman" w:hAnsi="Times New Roman"/>
          <w:b w:val="0"/>
          <w:color w:val="000000"/>
          <w:sz w:val="22"/>
          <w:szCs w:val="22"/>
        </w:rPr>
        <w:t>A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CK would collide 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or overlap 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>with PUSCH transmission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 in time</w:t>
      </w:r>
      <w:r w:rsidR="000B60C1">
        <w:rPr>
          <w:rFonts w:ascii="Times New Roman" w:hAnsi="Times New Roman"/>
          <w:b w:val="0"/>
          <w:color w:val="000000"/>
          <w:sz w:val="22"/>
          <w:szCs w:val="22"/>
        </w:rPr>
        <w:t>,</w:t>
      </w:r>
      <w:r w:rsidR="00957AAB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DC0F9E">
        <w:rPr>
          <w:rFonts w:ascii="Times New Roman" w:hAnsi="Times New Roman"/>
          <w:b w:val="0"/>
          <w:color w:val="000000"/>
          <w:sz w:val="22"/>
          <w:szCs w:val="22"/>
        </w:rPr>
        <w:t>for example when a U</w:t>
      </w:r>
      <w:r w:rsidR="000B7DAC">
        <w:rPr>
          <w:rFonts w:ascii="Times New Roman" w:hAnsi="Times New Roman"/>
          <w:b w:val="0"/>
          <w:color w:val="000000"/>
          <w:sz w:val="22"/>
          <w:szCs w:val="22"/>
        </w:rPr>
        <w:t>E to feed</w:t>
      </w:r>
      <w:r w:rsidR="00652CB1">
        <w:rPr>
          <w:rFonts w:ascii="Times New Roman" w:hAnsi="Times New Roman"/>
          <w:b w:val="0"/>
          <w:color w:val="000000"/>
          <w:sz w:val="22"/>
          <w:szCs w:val="22"/>
        </w:rPr>
        <w:t xml:space="preserve">back </w:t>
      </w:r>
      <w:r w:rsidR="00B17BE1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HARQ-ACK </w:t>
      </w:r>
      <w:r w:rsidR="004866AA">
        <w:rPr>
          <w:rFonts w:ascii="Times New Roman" w:hAnsi="Times New Roman"/>
          <w:b w:val="0"/>
          <w:color w:val="000000"/>
          <w:sz w:val="22"/>
          <w:szCs w:val="22"/>
        </w:rPr>
        <w:t xml:space="preserve">on PUCCH </w:t>
      </w:r>
      <w:r w:rsidR="00F00706">
        <w:rPr>
          <w:rFonts w:ascii="Times New Roman" w:hAnsi="Times New Roman"/>
          <w:b w:val="0"/>
          <w:color w:val="000000"/>
          <w:sz w:val="22"/>
          <w:szCs w:val="22"/>
        </w:rPr>
        <w:t xml:space="preserve">relating to </w:t>
      </w:r>
      <w:r w:rsidR="009F7184">
        <w:rPr>
          <w:rFonts w:ascii="Times New Roman" w:hAnsi="Times New Roman"/>
          <w:b w:val="0"/>
          <w:color w:val="000000"/>
          <w:sz w:val="22"/>
          <w:szCs w:val="22"/>
        </w:rPr>
        <w:t xml:space="preserve">PDSCH </w:t>
      </w:r>
      <w:r w:rsidR="00785DEA">
        <w:rPr>
          <w:rFonts w:ascii="Times New Roman" w:hAnsi="Times New Roman"/>
          <w:b w:val="0"/>
          <w:color w:val="000000"/>
          <w:sz w:val="22"/>
          <w:szCs w:val="22"/>
        </w:rPr>
        <w:t>and</w:t>
      </w:r>
      <w:r w:rsidR="002E28DD">
        <w:rPr>
          <w:rFonts w:ascii="Times New Roman" w:hAnsi="Times New Roman"/>
          <w:b w:val="0"/>
          <w:color w:val="000000"/>
          <w:sz w:val="22"/>
          <w:szCs w:val="22"/>
        </w:rPr>
        <w:t xml:space="preserve"> at the same the UE </w:t>
      </w:r>
      <w:r w:rsidR="001732A3">
        <w:rPr>
          <w:rFonts w:ascii="Times New Roman" w:hAnsi="Times New Roman"/>
          <w:b w:val="0"/>
          <w:color w:val="000000"/>
          <w:sz w:val="22"/>
          <w:szCs w:val="22"/>
        </w:rPr>
        <w:t>is sched</w:t>
      </w:r>
      <w:r w:rsidR="00CA70F8">
        <w:rPr>
          <w:rFonts w:ascii="Times New Roman" w:hAnsi="Times New Roman"/>
          <w:b w:val="0"/>
          <w:color w:val="000000"/>
          <w:sz w:val="22"/>
          <w:szCs w:val="22"/>
        </w:rPr>
        <w:t>ualed to transmit PUS</w:t>
      </w:r>
      <w:r w:rsidR="008D3614">
        <w:rPr>
          <w:rFonts w:ascii="Times New Roman" w:hAnsi="Times New Roman"/>
          <w:b w:val="0"/>
          <w:color w:val="000000"/>
          <w:sz w:val="22"/>
          <w:szCs w:val="22"/>
        </w:rPr>
        <w:t>CH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. 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>Note that the</w:t>
      </w:r>
      <w:r w:rsidR="00CA0D87">
        <w:rPr>
          <w:rFonts w:ascii="Times New Roman" w:hAnsi="Times New Roman"/>
          <w:b w:val="0"/>
          <w:color w:val="000000"/>
          <w:sz w:val="22"/>
          <w:szCs w:val="22"/>
        </w:rPr>
        <w:t xml:space="preserve"> collision/overlap between PUCCH and PUSCH 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 xml:space="preserve">in time </w:t>
      </w:r>
      <w:r w:rsidR="00CA0D87">
        <w:rPr>
          <w:rFonts w:ascii="Times New Roman" w:hAnsi="Times New Roman"/>
          <w:b w:val="0"/>
          <w:color w:val="000000"/>
          <w:sz w:val="22"/>
          <w:szCs w:val="22"/>
        </w:rPr>
        <w:t xml:space="preserve">is not only for </w:t>
      </w:r>
      <w:r w:rsidR="00CA0D87" w:rsidRPr="00DF1558">
        <w:rPr>
          <w:rFonts w:ascii="Times New Roman" w:hAnsi="Times New Roman"/>
          <w:b w:val="0"/>
          <w:color w:val="000000"/>
          <w:sz w:val="22"/>
          <w:szCs w:val="22"/>
        </w:rPr>
        <w:t>CG-PUSCH</w:t>
      </w:r>
      <w:r w:rsidR="00CA0D87">
        <w:rPr>
          <w:rFonts w:ascii="Times New Roman" w:hAnsi="Times New Roman"/>
          <w:b w:val="0"/>
          <w:color w:val="000000"/>
          <w:sz w:val="22"/>
          <w:szCs w:val="22"/>
        </w:rPr>
        <w:t xml:space="preserve"> but it also applies to dynamically scheduled PUSCH.</w:t>
      </w:r>
      <w:r w:rsidR="00A9152A" w:rsidRPr="00A9152A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A9152A">
        <w:rPr>
          <w:rFonts w:ascii="Times New Roman" w:hAnsi="Times New Roman"/>
          <w:b w:val="0"/>
          <w:color w:val="000000"/>
          <w:sz w:val="22"/>
          <w:szCs w:val="22"/>
        </w:rPr>
        <w:t>Hence, it is essential this collision issue to be resolved.</w:t>
      </w:r>
    </w:p>
    <w:p w14:paraId="74383CFD" w14:textId="57ADCFCE" w:rsidR="00704968" w:rsidRDefault="00704968" w:rsidP="00A9152A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Obviously the issue impacts mainly RAN1 spec, but some companies in RAN1 argued that it is better RAN2 to </w:t>
      </w:r>
      <w:r w:rsidR="00957AAB">
        <w:rPr>
          <w:rFonts w:ascii="Times New Roman" w:hAnsi="Times New Roman"/>
          <w:b w:val="0"/>
          <w:color w:val="000000"/>
          <w:sz w:val="22"/>
          <w:szCs w:val="22"/>
        </w:rPr>
        <w:t xml:space="preserve">discuss and </w:t>
      </w:r>
      <w:r>
        <w:rPr>
          <w:rFonts w:ascii="Times New Roman" w:hAnsi="Times New Roman"/>
          <w:b w:val="0"/>
          <w:color w:val="000000"/>
          <w:sz w:val="22"/>
          <w:szCs w:val="22"/>
        </w:rPr>
        <w:t>decide. Probably if it is resolved here, RAN2 should send an LS to RAN1 to capture the agreement in the relevant specifications.</w:t>
      </w:r>
    </w:p>
    <w:p w14:paraId="4E529B83" w14:textId="184A22BD" w:rsidR="00CA0D87" w:rsidRDefault="00146BDA" w:rsidP="00675E9F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In terms of </w:t>
      </w:r>
      <w:r w:rsidR="00C82911">
        <w:rPr>
          <w:rFonts w:ascii="Times New Roman" w:hAnsi="Times New Roman"/>
          <w:b w:val="0"/>
          <w:color w:val="000000"/>
          <w:sz w:val="22"/>
          <w:szCs w:val="22"/>
        </w:rPr>
        <w:t>how to handle the issue</w:t>
      </w:r>
      <w:r>
        <w:rPr>
          <w:rFonts w:ascii="Times New Roman" w:hAnsi="Times New Roman"/>
          <w:b w:val="0"/>
          <w:color w:val="000000"/>
          <w:sz w:val="22"/>
          <w:szCs w:val="22"/>
        </w:rPr>
        <w:t>, there are two options:</w:t>
      </w:r>
    </w:p>
    <w:p w14:paraId="38AE0685" w14:textId="731EF05B" w:rsidR="00146BDA" w:rsidRDefault="00146BDA" w:rsidP="00675E9F">
      <w:pPr>
        <w:pStyle w:val="Header"/>
        <w:numPr>
          <w:ilvl w:val="0"/>
          <w:numId w:val="26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>One of the overlapping channels should be dropped, ie., either PUCCH or PUSCH is dropped</w:t>
      </w:r>
    </w:p>
    <w:p w14:paraId="52A86C89" w14:textId="627B97D6" w:rsidR="00675E9F" w:rsidRDefault="00146BDA" w:rsidP="00675E9F">
      <w:pPr>
        <w:pStyle w:val="Header"/>
        <w:numPr>
          <w:ilvl w:val="0"/>
          <w:numId w:val="26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Multiplexing </w:t>
      </w:r>
      <w:r w:rsidR="00675E9F">
        <w:rPr>
          <w:rFonts w:ascii="Times New Roman" w:hAnsi="Times New Roman"/>
          <w:b w:val="0"/>
          <w:color w:val="000000"/>
          <w:sz w:val="22"/>
          <w:szCs w:val="22"/>
        </w:rPr>
        <w:t xml:space="preserve">the HARQ-ACK </w:t>
      </w:r>
      <w:r>
        <w:rPr>
          <w:rFonts w:ascii="Times New Roman" w:hAnsi="Times New Roman"/>
          <w:b w:val="0"/>
          <w:color w:val="000000"/>
          <w:sz w:val="22"/>
          <w:szCs w:val="22"/>
        </w:rPr>
        <w:t>on PUSCH</w:t>
      </w:r>
      <w:r w:rsidR="00964E9C">
        <w:rPr>
          <w:rFonts w:ascii="Times New Roman" w:hAnsi="Times New Roman"/>
          <w:b w:val="0"/>
          <w:color w:val="000000"/>
          <w:sz w:val="22"/>
          <w:szCs w:val="22"/>
        </w:rPr>
        <w:t xml:space="preserve"> (similar procedure when a UE in connected mode) </w:t>
      </w:r>
      <w:r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</w:p>
    <w:p w14:paraId="22589452" w14:textId="77777777" w:rsidR="00675E9F" w:rsidRDefault="00675E9F" w:rsidP="00675E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B3ECB61" w14:textId="1CAA8E8C" w:rsidR="00675E9F" w:rsidRPr="00146BDA" w:rsidRDefault="00675E9F" w:rsidP="00675E9F">
      <w:pPr>
        <w:jc w:val="both"/>
        <w:rPr>
          <w:rFonts w:eastAsia="MS Mincho"/>
          <w:b/>
          <w:bCs/>
          <w:sz w:val="22"/>
          <w:szCs w:val="22"/>
          <w:lang w:val="en-US"/>
        </w:rPr>
      </w:pPr>
      <w:r w:rsidRPr="00146BDA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>1</w:t>
      </w:r>
      <w:r w:rsidRPr="00146BDA">
        <w:rPr>
          <w:rFonts w:eastAsia="MS Mincho"/>
          <w:b/>
          <w:bCs/>
          <w:sz w:val="22"/>
          <w:szCs w:val="22"/>
          <w:lang w:val="en-US"/>
        </w:rPr>
        <w:t>: RAN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>2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 to discuss the following options for 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 xml:space="preserve">handling the collision/overlap </w:t>
      </w:r>
      <w:r w:rsidR="00146BDA">
        <w:rPr>
          <w:b/>
          <w:color w:val="000000"/>
          <w:sz w:val="22"/>
          <w:szCs w:val="22"/>
        </w:rPr>
        <w:t xml:space="preserve">between 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 xml:space="preserve">PUCCH </w:t>
      </w:r>
      <w:r w:rsidR="00146BDA" w:rsidRPr="00146BDA">
        <w:rPr>
          <w:b/>
          <w:bCs/>
          <w:color w:val="000000" w:themeColor="text1"/>
          <w:sz w:val="22"/>
          <w:szCs w:val="22"/>
          <w:lang w:eastAsia="zh-CN"/>
        </w:rPr>
        <w:t>carrying HARQ-ACK and PUSCH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="00146BDA">
        <w:rPr>
          <w:rFonts w:eastAsia="MS Mincho"/>
          <w:b/>
          <w:bCs/>
          <w:sz w:val="22"/>
          <w:szCs w:val="22"/>
          <w:lang w:val="en-US"/>
        </w:rPr>
        <w:t>in time for SDT</w:t>
      </w:r>
      <w:r w:rsidRPr="00146BDA">
        <w:rPr>
          <w:rFonts w:eastAsia="MS Mincho"/>
          <w:b/>
          <w:bCs/>
          <w:sz w:val="22"/>
          <w:szCs w:val="22"/>
          <w:lang w:val="en-US"/>
        </w:rPr>
        <w:t>:</w:t>
      </w:r>
    </w:p>
    <w:p w14:paraId="35F26EF1" w14:textId="3B262484" w:rsidR="00146BDA" w:rsidRPr="00146BDA" w:rsidRDefault="00146BDA" w:rsidP="00146BDA">
      <w:pPr>
        <w:pStyle w:val="Header"/>
        <w:numPr>
          <w:ilvl w:val="0"/>
          <w:numId w:val="42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t>One of the overlapping channels should be dropped, ie., either PUCCH or PUSCH is dropped</w:t>
      </w:r>
    </w:p>
    <w:p w14:paraId="3096F14A" w14:textId="77777777" w:rsidR="00146BDA" w:rsidRPr="00146BDA" w:rsidRDefault="00146BDA" w:rsidP="00146BDA">
      <w:pPr>
        <w:pStyle w:val="Header"/>
        <w:numPr>
          <w:ilvl w:val="0"/>
          <w:numId w:val="42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t xml:space="preserve">Multiplexing the HARQ-ACK on PUSCH </w:t>
      </w:r>
    </w:p>
    <w:p w14:paraId="3D29D2F3" w14:textId="77777777" w:rsidR="00146BDA" w:rsidRDefault="00146BDA" w:rsidP="00675E9F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3DA88D30" w14:textId="063D3AC4" w:rsidR="00146BDA" w:rsidRDefault="00146BDA" w:rsidP="00675E9F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3CB7D8A9" w14:textId="77777777" w:rsidR="00A02032" w:rsidRPr="006B3A7C" w:rsidRDefault="00A02032" w:rsidP="00086979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6304EF61" w14:textId="4209E4DB" w:rsidR="0010778F" w:rsidRPr="008F094D" w:rsidRDefault="007071F3" w:rsidP="00C40645">
      <w:pPr>
        <w:jc w:val="both"/>
        <w:rPr>
          <w:sz w:val="22"/>
          <w:szCs w:val="22"/>
        </w:rPr>
      </w:pPr>
      <w:r w:rsidRPr="008F094D">
        <w:rPr>
          <w:sz w:val="22"/>
          <w:szCs w:val="22"/>
        </w:rPr>
        <w:t xml:space="preserve">In this contribution, we have </w:t>
      </w:r>
      <w:r w:rsidR="002F2785" w:rsidRPr="008F094D">
        <w:rPr>
          <w:sz w:val="22"/>
          <w:szCs w:val="22"/>
          <w:lang w:eastAsia="zh-CN"/>
        </w:rPr>
        <w:t xml:space="preserve">discussed </w:t>
      </w:r>
      <w:r w:rsidR="00146BDA">
        <w:rPr>
          <w:sz w:val="22"/>
          <w:szCs w:val="22"/>
          <w:lang w:eastAsia="zh-CN"/>
        </w:rPr>
        <w:t xml:space="preserve">how to handle </w:t>
      </w:r>
      <w:r w:rsidR="00146BDA">
        <w:rPr>
          <w:color w:val="000000" w:themeColor="text1"/>
          <w:sz w:val="22"/>
          <w:szCs w:val="22"/>
          <w:lang w:eastAsia="zh-CN"/>
        </w:rPr>
        <w:t>the collision of PUCCH (carrying UCI e.g., HARQ-ACK) and PUSCH transmission</w:t>
      </w:r>
      <w:r w:rsidR="00957AAB">
        <w:rPr>
          <w:color w:val="000000" w:themeColor="text1"/>
          <w:sz w:val="22"/>
          <w:szCs w:val="22"/>
          <w:lang w:eastAsia="zh-CN"/>
        </w:rPr>
        <w:t>s</w:t>
      </w:r>
      <w:r w:rsidR="00146BDA" w:rsidRPr="0091131D">
        <w:rPr>
          <w:color w:val="000000" w:themeColor="text1"/>
          <w:sz w:val="22"/>
          <w:szCs w:val="22"/>
          <w:lang w:eastAsia="zh-CN"/>
        </w:rPr>
        <w:t xml:space="preserve"> </w:t>
      </w:r>
      <w:r w:rsidR="00146BDA">
        <w:rPr>
          <w:color w:val="000000" w:themeColor="text1"/>
          <w:sz w:val="22"/>
          <w:szCs w:val="22"/>
          <w:lang w:eastAsia="zh-CN"/>
        </w:rPr>
        <w:t>for SDT</w:t>
      </w:r>
      <w:r w:rsidR="00146BDA" w:rsidRPr="008F094D">
        <w:rPr>
          <w:sz w:val="22"/>
          <w:szCs w:val="22"/>
          <w:lang w:eastAsia="zh-CN"/>
        </w:rPr>
        <w:t xml:space="preserve"> </w:t>
      </w:r>
      <w:r w:rsidR="002F2785" w:rsidRPr="008F094D">
        <w:rPr>
          <w:sz w:val="22"/>
          <w:szCs w:val="22"/>
          <w:lang w:eastAsia="zh-CN"/>
        </w:rPr>
        <w:t>and w</w:t>
      </w:r>
      <w:r w:rsidR="0010778F" w:rsidRPr="008F094D">
        <w:rPr>
          <w:sz w:val="22"/>
          <w:szCs w:val="22"/>
        </w:rPr>
        <w:t>e have the following</w:t>
      </w:r>
      <w:r w:rsidR="006A6CD2" w:rsidRPr="008F094D">
        <w:rPr>
          <w:sz w:val="22"/>
          <w:szCs w:val="22"/>
        </w:rPr>
        <w:t xml:space="preserve"> </w:t>
      </w:r>
      <w:r w:rsidR="0010778F" w:rsidRPr="008F094D">
        <w:rPr>
          <w:sz w:val="22"/>
          <w:szCs w:val="22"/>
        </w:rPr>
        <w:t>proposals:</w:t>
      </w:r>
    </w:p>
    <w:p w14:paraId="51BAC330" w14:textId="77777777" w:rsidR="00146BDA" w:rsidRPr="00146BDA" w:rsidRDefault="00146BDA" w:rsidP="00146BDA">
      <w:pPr>
        <w:jc w:val="both"/>
        <w:rPr>
          <w:rFonts w:eastAsia="MS Mincho"/>
          <w:b/>
          <w:bCs/>
          <w:sz w:val="22"/>
          <w:szCs w:val="22"/>
          <w:lang w:val="en-US"/>
        </w:rPr>
      </w:pPr>
      <w:r w:rsidRPr="00146BDA">
        <w:rPr>
          <w:rFonts w:eastAsia="MS Mincho"/>
          <w:b/>
          <w:bCs/>
          <w:sz w:val="22"/>
          <w:szCs w:val="22"/>
          <w:lang w:val="en-US"/>
        </w:rPr>
        <w:t xml:space="preserve">Proposal 1: RAN2 to discuss the following options for handling the collision/overlap </w:t>
      </w:r>
      <w:r>
        <w:rPr>
          <w:b/>
          <w:color w:val="000000"/>
          <w:sz w:val="22"/>
          <w:szCs w:val="22"/>
        </w:rPr>
        <w:t xml:space="preserve">between 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PUCCH </w:t>
      </w:r>
      <w:r w:rsidRPr="00146BDA">
        <w:rPr>
          <w:b/>
          <w:bCs/>
          <w:color w:val="000000" w:themeColor="text1"/>
          <w:sz w:val="22"/>
          <w:szCs w:val="22"/>
          <w:lang w:eastAsia="zh-CN"/>
        </w:rPr>
        <w:t>carrying HARQ-ACK and PUSCH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 </w:t>
      </w:r>
      <w:r>
        <w:rPr>
          <w:rFonts w:eastAsia="MS Mincho"/>
          <w:b/>
          <w:bCs/>
          <w:sz w:val="22"/>
          <w:szCs w:val="22"/>
          <w:lang w:val="en-US"/>
        </w:rPr>
        <w:t>in time for SDT</w:t>
      </w:r>
      <w:r w:rsidRPr="00146BDA">
        <w:rPr>
          <w:rFonts w:eastAsia="MS Mincho"/>
          <w:b/>
          <w:bCs/>
          <w:sz w:val="22"/>
          <w:szCs w:val="22"/>
          <w:lang w:val="en-US"/>
        </w:rPr>
        <w:t>:</w:t>
      </w:r>
    </w:p>
    <w:p w14:paraId="04DEDAB7" w14:textId="77777777" w:rsidR="00146BDA" w:rsidRPr="00146BDA" w:rsidRDefault="00146BDA" w:rsidP="00146BDA">
      <w:pPr>
        <w:pStyle w:val="Header"/>
        <w:numPr>
          <w:ilvl w:val="0"/>
          <w:numId w:val="43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t>One of the overlapping channels should be dropped, ie., either PUCCH or PUSCH is dropped</w:t>
      </w:r>
    </w:p>
    <w:p w14:paraId="74795387" w14:textId="77777777" w:rsidR="00146BDA" w:rsidRPr="00146BDA" w:rsidRDefault="00146BDA" w:rsidP="00146BDA">
      <w:pPr>
        <w:pStyle w:val="Header"/>
        <w:numPr>
          <w:ilvl w:val="0"/>
          <w:numId w:val="43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t xml:space="preserve">Multiplexing the HARQ-ACK on PUSCH </w:t>
      </w:r>
    </w:p>
    <w:p w14:paraId="56EEFA4F" w14:textId="77777777" w:rsidR="008F094D" w:rsidRPr="00DB5812" w:rsidRDefault="008F094D" w:rsidP="008F094D">
      <w:pPr>
        <w:jc w:val="both"/>
        <w:rPr>
          <w:b/>
          <w:bCs/>
          <w:sz w:val="22"/>
          <w:szCs w:val="22"/>
          <w:lang w:eastAsia="ko-KR"/>
        </w:rPr>
      </w:pPr>
    </w:p>
    <w:p w14:paraId="459C7026" w14:textId="77777777" w:rsidR="00A02032" w:rsidRPr="006B3A7C" w:rsidRDefault="00A02032" w:rsidP="00086979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786BC6EA" w14:textId="2D4631EF" w:rsidR="000A3F6A" w:rsidRPr="005B6E84" w:rsidRDefault="002D400C" w:rsidP="000A3F6A">
      <w:pPr>
        <w:ind w:left="270" w:hanging="270"/>
        <w:jc w:val="both"/>
        <w:rPr>
          <w:rFonts w:eastAsia="Batang"/>
          <w:lang w:eastAsia="zh-CN"/>
        </w:rPr>
      </w:pPr>
      <w:r w:rsidRPr="005B6E84">
        <w:t xml:space="preserve">[1] </w:t>
      </w:r>
      <w:r w:rsidR="000A3F6A" w:rsidRPr="005B6E84">
        <w:rPr>
          <w:noProof/>
        </w:rPr>
        <w:t>RP-210870, “</w:t>
      </w:r>
      <w:r w:rsidR="000A3F6A" w:rsidRPr="005B6E84">
        <w:rPr>
          <w:rFonts w:eastAsia="Batang"/>
          <w:lang w:eastAsia="zh-CN"/>
        </w:rPr>
        <w:t>Work Item on NR small data transmissions in INACTIVE state”, RAN#91e.</w:t>
      </w:r>
    </w:p>
    <w:p w14:paraId="524AA3E4" w14:textId="2E125727" w:rsidR="0065293D" w:rsidRPr="005B6E84" w:rsidRDefault="007675FA" w:rsidP="00476479">
      <w:r w:rsidRPr="005B6E84">
        <w:t xml:space="preserve">[2] </w:t>
      </w:r>
      <w:r w:rsidR="008C2F53" w:rsidRPr="004F1E85">
        <w:t>R2-2204445</w:t>
      </w:r>
      <w:r w:rsidR="008C2F53">
        <w:t xml:space="preserve"> (</w:t>
      </w:r>
      <w:r w:rsidRPr="005B6E84">
        <w:t>R1-2</w:t>
      </w:r>
      <w:r w:rsidRPr="005B6E84">
        <w:rPr>
          <w:lang w:val="en-US" w:eastAsia="zh-CN"/>
        </w:rPr>
        <w:t>202656</w:t>
      </w:r>
      <w:r w:rsidR="008C2F53">
        <w:rPr>
          <w:lang w:val="en-US" w:eastAsia="zh-CN"/>
        </w:rPr>
        <w:t>)</w:t>
      </w:r>
      <w:r w:rsidRPr="005B6E84">
        <w:rPr>
          <w:noProof/>
        </w:rPr>
        <w:t>, “</w:t>
      </w:r>
      <w:r w:rsidRPr="005B6E84">
        <w:rPr>
          <w:color w:val="000000"/>
          <w:lang w:val="en-US" w:eastAsia="zh-CN"/>
        </w:rPr>
        <w:t xml:space="preserve">Reply </w:t>
      </w:r>
      <w:r w:rsidRPr="005B6E84">
        <w:rPr>
          <w:color w:val="000000"/>
        </w:rPr>
        <w:t xml:space="preserve">LS on the </w:t>
      </w:r>
      <w:r w:rsidRPr="005B6E84">
        <w:t>physical layer aspects of small data transmission”, RAN</w:t>
      </w:r>
      <w:r w:rsidR="007C2ABE">
        <w:t>2</w:t>
      </w:r>
      <w:r w:rsidRPr="005B6E84">
        <w:t>#1</w:t>
      </w:r>
      <w:r w:rsidR="007C2ABE">
        <w:t>1</w:t>
      </w:r>
      <w:r w:rsidRPr="005B6E84">
        <w:t>8e.</w:t>
      </w:r>
    </w:p>
    <w:p w14:paraId="3659331D" w14:textId="04CD09FD" w:rsidR="005B6E84" w:rsidRPr="005B6E84" w:rsidRDefault="007675FA" w:rsidP="005B6E84">
      <w:r w:rsidRPr="005B6E84">
        <w:t>[3]</w:t>
      </w:r>
      <w:r w:rsidR="005B6E84" w:rsidRPr="005B6E84">
        <w:t xml:space="preserve"> R1-21</w:t>
      </w:r>
      <w:r w:rsidR="005B6E84" w:rsidRPr="005B6E84">
        <w:rPr>
          <w:lang w:val="en-US" w:eastAsia="zh-CN"/>
        </w:rPr>
        <w:t>10661, “</w:t>
      </w:r>
      <w:r w:rsidR="005B6E84" w:rsidRPr="005B6E84">
        <w:rPr>
          <w:color w:val="000000"/>
          <w:lang w:val="en-US" w:eastAsia="zh-CN"/>
        </w:rPr>
        <w:t xml:space="preserve">Reply </w:t>
      </w:r>
      <w:r w:rsidR="005B6E84" w:rsidRPr="005B6E84">
        <w:rPr>
          <w:color w:val="000000"/>
        </w:rPr>
        <w:t xml:space="preserve">LS on the </w:t>
      </w:r>
      <w:r w:rsidR="005B6E84" w:rsidRPr="005B6E84">
        <w:t>physical layer aspects of small data transmission”, RAN1#106bis-e.</w:t>
      </w:r>
    </w:p>
    <w:p w14:paraId="57DFD9ED" w14:textId="170ABC39" w:rsidR="007675FA" w:rsidRPr="0002266C" w:rsidRDefault="005B6E84" w:rsidP="00476479">
      <w:pPr>
        <w:rPr>
          <w:rFonts w:eastAsia="SimSun"/>
          <w:lang w:eastAsia="en-US"/>
        </w:rPr>
      </w:pPr>
      <w:r>
        <w:rPr>
          <w:rFonts w:ascii="Arial" w:hAnsi="Arial" w:cs="Arial"/>
          <w:b/>
        </w:rPr>
        <w:t xml:space="preserve"> </w:t>
      </w:r>
    </w:p>
    <w:p w14:paraId="6D3F7178" w14:textId="77777777" w:rsidR="00C362AC" w:rsidRDefault="00C362AC" w:rsidP="002D400C">
      <w:pPr>
        <w:rPr>
          <w:rFonts w:eastAsia="Batang"/>
          <w:lang w:eastAsia="zh-CN"/>
        </w:rPr>
      </w:pPr>
    </w:p>
    <w:sectPr w:rsidR="00C362AC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247A2" w14:textId="77777777" w:rsidR="0031759D" w:rsidRDefault="0031759D">
      <w:r>
        <w:separator/>
      </w:r>
    </w:p>
  </w:endnote>
  <w:endnote w:type="continuationSeparator" w:id="0">
    <w:p w14:paraId="4B38DC55" w14:textId="77777777" w:rsidR="0031759D" w:rsidRDefault="0031759D">
      <w:r>
        <w:continuationSeparator/>
      </w:r>
    </w:p>
  </w:endnote>
  <w:endnote w:type="continuationNotice" w:id="1">
    <w:p w14:paraId="6CF9A7D3" w14:textId="77777777" w:rsidR="0031759D" w:rsidRDefault="003175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330AF" w14:textId="77777777" w:rsidR="0031759D" w:rsidRDefault="0031759D">
      <w:r>
        <w:separator/>
      </w:r>
    </w:p>
  </w:footnote>
  <w:footnote w:type="continuationSeparator" w:id="0">
    <w:p w14:paraId="27F34D40" w14:textId="77777777" w:rsidR="0031759D" w:rsidRDefault="0031759D">
      <w:r>
        <w:continuationSeparator/>
      </w:r>
    </w:p>
  </w:footnote>
  <w:footnote w:type="continuationNotice" w:id="1">
    <w:p w14:paraId="362E996D" w14:textId="77777777" w:rsidR="0031759D" w:rsidRDefault="003175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0EF0"/>
    <w:multiLevelType w:val="hybridMultilevel"/>
    <w:tmpl w:val="A00C61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3A2D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03BD0"/>
    <w:multiLevelType w:val="multilevel"/>
    <w:tmpl w:val="08303BD0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4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D179B"/>
    <w:multiLevelType w:val="hybridMultilevel"/>
    <w:tmpl w:val="9EC4658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E0A73"/>
    <w:multiLevelType w:val="hybridMultilevel"/>
    <w:tmpl w:val="30BE7564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2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C4D39"/>
    <w:multiLevelType w:val="hybridMultilevel"/>
    <w:tmpl w:val="3BFA78AA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2"/>
      </w:rPr>
    </w:lvl>
    <w:lvl w:ilvl="2" w:tplc="DB60718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270695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B36180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17C63"/>
    <w:multiLevelType w:val="hybridMultilevel"/>
    <w:tmpl w:val="6952E0A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E20C3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50FC8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6660D5"/>
    <w:multiLevelType w:val="hybridMultilevel"/>
    <w:tmpl w:val="393896A6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AC2B1EC">
      <w:start w:val="9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  <w:sz w:val="22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8519EC"/>
    <w:multiLevelType w:val="hybridMultilevel"/>
    <w:tmpl w:val="FC0E30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0F77AD"/>
    <w:multiLevelType w:val="hybridMultilevel"/>
    <w:tmpl w:val="EC260882"/>
    <w:lvl w:ilvl="0" w:tplc="CB622A08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2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3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BD27C2F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72A19"/>
    <w:multiLevelType w:val="hybridMultilevel"/>
    <w:tmpl w:val="53B8369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59062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C523F2"/>
    <w:multiLevelType w:val="hybridMultilevel"/>
    <w:tmpl w:val="6EEAA9F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59062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D67597"/>
    <w:multiLevelType w:val="hybridMultilevel"/>
    <w:tmpl w:val="EAF66180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B728F7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55528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723C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42A4C"/>
    <w:multiLevelType w:val="hybridMultilevel"/>
    <w:tmpl w:val="9D5A32AC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CF73E4"/>
    <w:multiLevelType w:val="hybridMultilevel"/>
    <w:tmpl w:val="68B0B2E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5924661"/>
    <w:multiLevelType w:val="hybridMultilevel"/>
    <w:tmpl w:val="3560011A"/>
    <w:lvl w:ilvl="0" w:tplc="D3F60F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40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1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40"/>
  </w:num>
  <w:num w:numId="3">
    <w:abstractNumId w:val="22"/>
  </w:num>
  <w:num w:numId="4">
    <w:abstractNumId w:val="18"/>
  </w:num>
  <w:num w:numId="5">
    <w:abstractNumId w:val="3"/>
  </w:num>
  <w:num w:numId="6">
    <w:abstractNumId w:val="39"/>
  </w:num>
  <w:num w:numId="7">
    <w:abstractNumId w:val="37"/>
  </w:num>
  <w:num w:numId="8">
    <w:abstractNumId w:val="41"/>
  </w:num>
  <w:num w:numId="9">
    <w:abstractNumId w:val="25"/>
  </w:num>
  <w:num w:numId="10">
    <w:abstractNumId w:val="23"/>
  </w:num>
  <w:num w:numId="11">
    <w:abstractNumId w:val="16"/>
  </w:num>
  <w:num w:numId="12">
    <w:abstractNumId w:val="34"/>
  </w:num>
  <w:num w:numId="13">
    <w:abstractNumId w:val="27"/>
  </w:num>
  <w:num w:numId="14">
    <w:abstractNumId w:val="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4"/>
  </w:num>
  <w:num w:numId="19">
    <w:abstractNumId w:val="38"/>
  </w:num>
  <w:num w:numId="20">
    <w:abstractNumId w:val="10"/>
  </w:num>
  <w:num w:numId="21">
    <w:abstractNumId w:val="26"/>
  </w:num>
  <w:num w:numId="22">
    <w:abstractNumId w:val="28"/>
  </w:num>
  <w:num w:numId="23">
    <w:abstractNumId w:val="36"/>
  </w:num>
  <w:num w:numId="24">
    <w:abstractNumId w:val="12"/>
  </w:num>
  <w:num w:numId="25">
    <w:abstractNumId w:val="5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9"/>
  </w:num>
  <w:num w:numId="30">
    <w:abstractNumId w:val="17"/>
  </w:num>
  <w:num w:numId="31">
    <w:abstractNumId w:val="35"/>
  </w:num>
  <w:num w:numId="32">
    <w:abstractNumId w:val="29"/>
  </w:num>
  <w:num w:numId="33">
    <w:abstractNumId w:val="6"/>
  </w:num>
  <w:num w:numId="34">
    <w:abstractNumId w:val="0"/>
  </w:num>
  <w:num w:numId="35">
    <w:abstractNumId w:val="7"/>
  </w:num>
  <w:num w:numId="36">
    <w:abstractNumId w:val="15"/>
  </w:num>
  <w:num w:numId="37">
    <w:abstractNumId w:val="30"/>
  </w:num>
  <w:num w:numId="38">
    <w:abstractNumId w:val="24"/>
  </w:num>
  <w:num w:numId="39">
    <w:abstractNumId w:val="13"/>
  </w:num>
  <w:num w:numId="40">
    <w:abstractNumId w:val="2"/>
  </w:num>
  <w:num w:numId="41">
    <w:abstractNumId w:val="19"/>
  </w:num>
  <w:num w:numId="42">
    <w:abstractNumId w:val="11"/>
  </w:num>
  <w:num w:numId="43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350"/>
    <w:rsid w:val="00001943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7D0"/>
    <w:rsid w:val="00007E80"/>
    <w:rsid w:val="00010248"/>
    <w:rsid w:val="000113B8"/>
    <w:rsid w:val="0001154F"/>
    <w:rsid w:val="000118B9"/>
    <w:rsid w:val="000118DE"/>
    <w:rsid w:val="000120AA"/>
    <w:rsid w:val="00012227"/>
    <w:rsid w:val="00012988"/>
    <w:rsid w:val="0001404E"/>
    <w:rsid w:val="00014830"/>
    <w:rsid w:val="000150F8"/>
    <w:rsid w:val="000158AF"/>
    <w:rsid w:val="00015BDA"/>
    <w:rsid w:val="00015D24"/>
    <w:rsid w:val="00016417"/>
    <w:rsid w:val="0002042C"/>
    <w:rsid w:val="00020A30"/>
    <w:rsid w:val="00020DD1"/>
    <w:rsid w:val="00020EF3"/>
    <w:rsid w:val="00020F3E"/>
    <w:rsid w:val="00021015"/>
    <w:rsid w:val="00021041"/>
    <w:rsid w:val="0002141B"/>
    <w:rsid w:val="0002266C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933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3129"/>
    <w:rsid w:val="000332F0"/>
    <w:rsid w:val="00033578"/>
    <w:rsid w:val="00033C7C"/>
    <w:rsid w:val="00033ED3"/>
    <w:rsid w:val="000343C5"/>
    <w:rsid w:val="00034EEE"/>
    <w:rsid w:val="000351E5"/>
    <w:rsid w:val="00035507"/>
    <w:rsid w:val="00035680"/>
    <w:rsid w:val="000357B8"/>
    <w:rsid w:val="00035D8D"/>
    <w:rsid w:val="0003617F"/>
    <w:rsid w:val="00036EC6"/>
    <w:rsid w:val="00040127"/>
    <w:rsid w:val="0004096D"/>
    <w:rsid w:val="000413A1"/>
    <w:rsid w:val="00042EE3"/>
    <w:rsid w:val="00044216"/>
    <w:rsid w:val="000448A9"/>
    <w:rsid w:val="00044B88"/>
    <w:rsid w:val="00045293"/>
    <w:rsid w:val="00045D7E"/>
    <w:rsid w:val="00045DB5"/>
    <w:rsid w:val="0004608E"/>
    <w:rsid w:val="000461F5"/>
    <w:rsid w:val="0004665A"/>
    <w:rsid w:val="0004675F"/>
    <w:rsid w:val="000474CD"/>
    <w:rsid w:val="00050095"/>
    <w:rsid w:val="00050DCB"/>
    <w:rsid w:val="0005106D"/>
    <w:rsid w:val="000515C7"/>
    <w:rsid w:val="00051A9A"/>
    <w:rsid w:val="00051AFC"/>
    <w:rsid w:val="00051FE1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753"/>
    <w:rsid w:val="00062C25"/>
    <w:rsid w:val="000632F2"/>
    <w:rsid w:val="00063478"/>
    <w:rsid w:val="00063850"/>
    <w:rsid w:val="000638D6"/>
    <w:rsid w:val="00063E72"/>
    <w:rsid w:val="00064357"/>
    <w:rsid w:val="0006455E"/>
    <w:rsid w:val="00064A83"/>
    <w:rsid w:val="00064F29"/>
    <w:rsid w:val="000651E8"/>
    <w:rsid w:val="000652C2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3969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1001"/>
    <w:rsid w:val="00081356"/>
    <w:rsid w:val="00081548"/>
    <w:rsid w:val="000816DA"/>
    <w:rsid w:val="00081762"/>
    <w:rsid w:val="00081D64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3E"/>
    <w:rsid w:val="00085A6C"/>
    <w:rsid w:val="00086979"/>
    <w:rsid w:val="00086ADB"/>
    <w:rsid w:val="00086B41"/>
    <w:rsid w:val="00087577"/>
    <w:rsid w:val="000878D9"/>
    <w:rsid w:val="00087C1F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6AB2"/>
    <w:rsid w:val="000970F6"/>
    <w:rsid w:val="000A006E"/>
    <w:rsid w:val="000A0E04"/>
    <w:rsid w:val="000A13F0"/>
    <w:rsid w:val="000A1523"/>
    <w:rsid w:val="000A15B5"/>
    <w:rsid w:val="000A17F4"/>
    <w:rsid w:val="000A1A8E"/>
    <w:rsid w:val="000A1DAC"/>
    <w:rsid w:val="000A1F90"/>
    <w:rsid w:val="000A2C11"/>
    <w:rsid w:val="000A2F80"/>
    <w:rsid w:val="000A3F6A"/>
    <w:rsid w:val="000A44D0"/>
    <w:rsid w:val="000A4B68"/>
    <w:rsid w:val="000A4D22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47E2"/>
    <w:rsid w:val="000B4A89"/>
    <w:rsid w:val="000B4AC0"/>
    <w:rsid w:val="000B4CAE"/>
    <w:rsid w:val="000B4F52"/>
    <w:rsid w:val="000B56F5"/>
    <w:rsid w:val="000B5807"/>
    <w:rsid w:val="000B60C1"/>
    <w:rsid w:val="000B6338"/>
    <w:rsid w:val="000B64C5"/>
    <w:rsid w:val="000B7DAC"/>
    <w:rsid w:val="000C080B"/>
    <w:rsid w:val="000C0F14"/>
    <w:rsid w:val="000C2596"/>
    <w:rsid w:val="000C28FA"/>
    <w:rsid w:val="000C2C82"/>
    <w:rsid w:val="000C3B66"/>
    <w:rsid w:val="000C3D05"/>
    <w:rsid w:val="000C405C"/>
    <w:rsid w:val="000C4680"/>
    <w:rsid w:val="000C6A67"/>
    <w:rsid w:val="000C747E"/>
    <w:rsid w:val="000D1793"/>
    <w:rsid w:val="000D2ED1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51D"/>
    <w:rsid w:val="000E012A"/>
    <w:rsid w:val="000E02D0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B20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45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212"/>
    <w:rsid w:val="000F1FD1"/>
    <w:rsid w:val="000F210D"/>
    <w:rsid w:val="000F2709"/>
    <w:rsid w:val="000F323E"/>
    <w:rsid w:val="000F33E5"/>
    <w:rsid w:val="000F3C4E"/>
    <w:rsid w:val="000F46FF"/>
    <w:rsid w:val="000F4A4E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B9D"/>
    <w:rsid w:val="00111BA5"/>
    <w:rsid w:val="00111DAC"/>
    <w:rsid w:val="00111EA7"/>
    <w:rsid w:val="00112876"/>
    <w:rsid w:val="0011287A"/>
    <w:rsid w:val="00112FC0"/>
    <w:rsid w:val="00113638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B34"/>
    <w:rsid w:val="00122E14"/>
    <w:rsid w:val="001230CB"/>
    <w:rsid w:val="00123CB5"/>
    <w:rsid w:val="001247EF"/>
    <w:rsid w:val="00124C9E"/>
    <w:rsid w:val="001250EC"/>
    <w:rsid w:val="00125160"/>
    <w:rsid w:val="00125188"/>
    <w:rsid w:val="001252C1"/>
    <w:rsid w:val="0012552E"/>
    <w:rsid w:val="00125C2C"/>
    <w:rsid w:val="001264F0"/>
    <w:rsid w:val="00126AAA"/>
    <w:rsid w:val="001302B0"/>
    <w:rsid w:val="001306EC"/>
    <w:rsid w:val="00130934"/>
    <w:rsid w:val="00130B76"/>
    <w:rsid w:val="00130FD0"/>
    <w:rsid w:val="0013103F"/>
    <w:rsid w:val="001312D5"/>
    <w:rsid w:val="00132010"/>
    <w:rsid w:val="00133883"/>
    <w:rsid w:val="00133B10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A4F"/>
    <w:rsid w:val="00141C30"/>
    <w:rsid w:val="00142493"/>
    <w:rsid w:val="0014255A"/>
    <w:rsid w:val="00142978"/>
    <w:rsid w:val="00142C95"/>
    <w:rsid w:val="0014300B"/>
    <w:rsid w:val="0014377B"/>
    <w:rsid w:val="00143A43"/>
    <w:rsid w:val="00143D0F"/>
    <w:rsid w:val="0014434E"/>
    <w:rsid w:val="00144450"/>
    <w:rsid w:val="0014457C"/>
    <w:rsid w:val="00144594"/>
    <w:rsid w:val="001446FE"/>
    <w:rsid w:val="00145842"/>
    <w:rsid w:val="00145EE6"/>
    <w:rsid w:val="001467D7"/>
    <w:rsid w:val="00146BDA"/>
    <w:rsid w:val="0014763F"/>
    <w:rsid w:val="001479A7"/>
    <w:rsid w:val="00147BFA"/>
    <w:rsid w:val="001502B3"/>
    <w:rsid w:val="001513BC"/>
    <w:rsid w:val="00151CAD"/>
    <w:rsid w:val="0015236F"/>
    <w:rsid w:val="00153D3C"/>
    <w:rsid w:val="001544A8"/>
    <w:rsid w:val="001544BE"/>
    <w:rsid w:val="0015495C"/>
    <w:rsid w:val="00154CE5"/>
    <w:rsid w:val="00154E08"/>
    <w:rsid w:val="00155323"/>
    <w:rsid w:val="00155594"/>
    <w:rsid w:val="00156936"/>
    <w:rsid w:val="00156C47"/>
    <w:rsid w:val="00156D31"/>
    <w:rsid w:val="001571EC"/>
    <w:rsid w:val="001576BF"/>
    <w:rsid w:val="00160431"/>
    <w:rsid w:val="00160558"/>
    <w:rsid w:val="00160B31"/>
    <w:rsid w:val="00160B77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5E59"/>
    <w:rsid w:val="001672F8"/>
    <w:rsid w:val="00167E11"/>
    <w:rsid w:val="00170587"/>
    <w:rsid w:val="00170620"/>
    <w:rsid w:val="0017158B"/>
    <w:rsid w:val="00171784"/>
    <w:rsid w:val="001717FE"/>
    <w:rsid w:val="00171811"/>
    <w:rsid w:val="0017186A"/>
    <w:rsid w:val="00171F1D"/>
    <w:rsid w:val="00172928"/>
    <w:rsid w:val="001732A3"/>
    <w:rsid w:val="001732F9"/>
    <w:rsid w:val="00173D97"/>
    <w:rsid w:val="00173E91"/>
    <w:rsid w:val="00175273"/>
    <w:rsid w:val="0017561A"/>
    <w:rsid w:val="00175FA6"/>
    <w:rsid w:val="001761DC"/>
    <w:rsid w:val="00176336"/>
    <w:rsid w:val="00176991"/>
    <w:rsid w:val="00176E7E"/>
    <w:rsid w:val="00177206"/>
    <w:rsid w:val="00177C6F"/>
    <w:rsid w:val="001803A1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5A28"/>
    <w:rsid w:val="00186142"/>
    <w:rsid w:val="001866BB"/>
    <w:rsid w:val="0018710B"/>
    <w:rsid w:val="00187551"/>
    <w:rsid w:val="0018789E"/>
    <w:rsid w:val="001902AF"/>
    <w:rsid w:val="001904D0"/>
    <w:rsid w:val="00190CFD"/>
    <w:rsid w:val="00191961"/>
    <w:rsid w:val="00191CDB"/>
    <w:rsid w:val="00191D50"/>
    <w:rsid w:val="00191E4F"/>
    <w:rsid w:val="0019221C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1DE"/>
    <w:rsid w:val="00194CFD"/>
    <w:rsid w:val="00194F29"/>
    <w:rsid w:val="001964F1"/>
    <w:rsid w:val="00196A84"/>
    <w:rsid w:val="0019725E"/>
    <w:rsid w:val="00197594"/>
    <w:rsid w:val="0019765F"/>
    <w:rsid w:val="001A0122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34E"/>
    <w:rsid w:val="001A64AB"/>
    <w:rsid w:val="001A6578"/>
    <w:rsid w:val="001A69AC"/>
    <w:rsid w:val="001A6AF9"/>
    <w:rsid w:val="001A6EF8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57E1"/>
    <w:rsid w:val="001B580F"/>
    <w:rsid w:val="001B5810"/>
    <w:rsid w:val="001B59AA"/>
    <w:rsid w:val="001B63E7"/>
    <w:rsid w:val="001B64BC"/>
    <w:rsid w:val="001B694D"/>
    <w:rsid w:val="001B73B3"/>
    <w:rsid w:val="001B7A8D"/>
    <w:rsid w:val="001B7AEE"/>
    <w:rsid w:val="001C02B8"/>
    <w:rsid w:val="001C09F8"/>
    <w:rsid w:val="001C0B4F"/>
    <w:rsid w:val="001C16B4"/>
    <w:rsid w:val="001C16F6"/>
    <w:rsid w:val="001C1AED"/>
    <w:rsid w:val="001C1C51"/>
    <w:rsid w:val="001C228B"/>
    <w:rsid w:val="001C2789"/>
    <w:rsid w:val="001C48CA"/>
    <w:rsid w:val="001C4C74"/>
    <w:rsid w:val="001C518A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CA6"/>
    <w:rsid w:val="001D3F2E"/>
    <w:rsid w:val="001D4265"/>
    <w:rsid w:val="001D42E7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1BFA"/>
    <w:rsid w:val="001E2845"/>
    <w:rsid w:val="001E30CE"/>
    <w:rsid w:val="001E31D8"/>
    <w:rsid w:val="001E377E"/>
    <w:rsid w:val="001E3DBF"/>
    <w:rsid w:val="001E5382"/>
    <w:rsid w:val="001E5AE2"/>
    <w:rsid w:val="001E6020"/>
    <w:rsid w:val="001E6942"/>
    <w:rsid w:val="001E69AE"/>
    <w:rsid w:val="001E6C1F"/>
    <w:rsid w:val="001E6F20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CEF"/>
    <w:rsid w:val="001F2FFA"/>
    <w:rsid w:val="001F32D8"/>
    <w:rsid w:val="001F33C1"/>
    <w:rsid w:val="001F3C3C"/>
    <w:rsid w:val="001F3C76"/>
    <w:rsid w:val="001F40F0"/>
    <w:rsid w:val="001F438C"/>
    <w:rsid w:val="001F4629"/>
    <w:rsid w:val="001F48BC"/>
    <w:rsid w:val="001F4BCC"/>
    <w:rsid w:val="001F5240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A73"/>
    <w:rsid w:val="002050F8"/>
    <w:rsid w:val="002053E5"/>
    <w:rsid w:val="00205406"/>
    <w:rsid w:val="0020566C"/>
    <w:rsid w:val="00205859"/>
    <w:rsid w:val="00207162"/>
    <w:rsid w:val="00207204"/>
    <w:rsid w:val="00207224"/>
    <w:rsid w:val="002078C8"/>
    <w:rsid w:val="00207AA9"/>
    <w:rsid w:val="002101DD"/>
    <w:rsid w:val="00210211"/>
    <w:rsid w:val="00210623"/>
    <w:rsid w:val="002109E3"/>
    <w:rsid w:val="00210F02"/>
    <w:rsid w:val="002110FC"/>
    <w:rsid w:val="002119FA"/>
    <w:rsid w:val="002129BA"/>
    <w:rsid w:val="00212CAB"/>
    <w:rsid w:val="00213118"/>
    <w:rsid w:val="002136F8"/>
    <w:rsid w:val="00213787"/>
    <w:rsid w:val="00213F5A"/>
    <w:rsid w:val="00214184"/>
    <w:rsid w:val="002153DF"/>
    <w:rsid w:val="00215664"/>
    <w:rsid w:val="002167D4"/>
    <w:rsid w:val="00216F1E"/>
    <w:rsid w:val="00217039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86D"/>
    <w:rsid w:val="00234DA2"/>
    <w:rsid w:val="00234E2D"/>
    <w:rsid w:val="0023590D"/>
    <w:rsid w:val="00235C5D"/>
    <w:rsid w:val="00236111"/>
    <w:rsid w:val="002361C0"/>
    <w:rsid w:val="0023688B"/>
    <w:rsid w:val="00237539"/>
    <w:rsid w:val="002377F1"/>
    <w:rsid w:val="00237CFD"/>
    <w:rsid w:val="00242535"/>
    <w:rsid w:val="00244860"/>
    <w:rsid w:val="00244ECC"/>
    <w:rsid w:val="002460D4"/>
    <w:rsid w:val="00246153"/>
    <w:rsid w:val="002464A4"/>
    <w:rsid w:val="00246A9A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964"/>
    <w:rsid w:val="00251E7C"/>
    <w:rsid w:val="0025205E"/>
    <w:rsid w:val="002521ED"/>
    <w:rsid w:val="00252225"/>
    <w:rsid w:val="00252380"/>
    <w:rsid w:val="00252775"/>
    <w:rsid w:val="00253FF9"/>
    <w:rsid w:val="00254789"/>
    <w:rsid w:val="00254B4E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57D9B"/>
    <w:rsid w:val="00260ED2"/>
    <w:rsid w:val="002611A6"/>
    <w:rsid w:val="002616B5"/>
    <w:rsid w:val="00261768"/>
    <w:rsid w:val="002623FE"/>
    <w:rsid w:val="002624BB"/>
    <w:rsid w:val="00262998"/>
    <w:rsid w:val="00262C5E"/>
    <w:rsid w:val="00262D92"/>
    <w:rsid w:val="0026334B"/>
    <w:rsid w:val="002636F9"/>
    <w:rsid w:val="00263ED2"/>
    <w:rsid w:val="002643AC"/>
    <w:rsid w:val="00264B9D"/>
    <w:rsid w:val="00266223"/>
    <w:rsid w:val="00267D15"/>
    <w:rsid w:val="00267E6A"/>
    <w:rsid w:val="00270B72"/>
    <w:rsid w:val="00270B81"/>
    <w:rsid w:val="00271836"/>
    <w:rsid w:val="00271F65"/>
    <w:rsid w:val="002726D3"/>
    <w:rsid w:val="00273314"/>
    <w:rsid w:val="00273B16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1FC"/>
    <w:rsid w:val="002826E5"/>
    <w:rsid w:val="00282D25"/>
    <w:rsid w:val="00282E54"/>
    <w:rsid w:val="00284062"/>
    <w:rsid w:val="00284965"/>
    <w:rsid w:val="002852F5"/>
    <w:rsid w:val="00285A25"/>
    <w:rsid w:val="002860F1"/>
    <w:rsid w:val="002868E6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7ED"/>
    <w:rsid w:val="00293C97"/>
    <w:rsid w:val="00293FF2"/>
    <w:rsid w:val="00294583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0CC"/>
    <w:rsid w:val="002A2427"/>
    <w:rsid w:val="002A2A69"/>
    <w:rsid w:val="002A2C8E"/>
    <w:rsid w:val="002A2E91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567"/>
    <w:rsid w:val="002A7F20"/>
    <w:rsid w:val="002B031C"/>
    <w:rsid w:val="002B0F72"/>
    <w:rsid w:val="002B106C"/>
    <w:rsid w:val="002B12C8"/>
    <w:rsid w:val="002B1714"/>
    <w:rsid w:val="002B1A79"/>
    <w:rsid w:val="002B1B24"/>
    <w:rsid w:val="002B29E1"/>
    <w:rsid w:val="002B32ED"/>
    <w:rsid w:val="002B338A"/>
    <w:rsid w:val="002B3E0A"/>
    <w:rsid w:val="002B44F9"/>
    <w:rsid w:val="002B452A"/>
    <w:rsid w:val="002B4748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7C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C7D5B"/>
    <w:rsid w:val="002D1537"/>
    <w:rsid w:val="002D183C"/>
    <w:rsid w:val="002D1E4A"/>
    <w:rsid w:val="002D2A25"/>
    <w:rsid w:val="002D2B04"/>
    <w:rsid w:val="002D2C93"/>
    <w:rsid w:val="002D2F8C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37E"/>
    <w:rsid w:val="002E28DD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252"/>
    <w:rsid w:val="002E648C"/>
    <w:rsid w:val="002E6B3A"/>
    <w:rsid w:val="002E771E"/>
    <w:rsid w:val="002E79F5"/>
    <w:rsid w:val="002E7D51"/>
    <w:rsid w:val="002F0481"/>
    <w:rsid w:val="002F06D1"/>
    <w:rsid w:val="002F0E10"/>
    <w:rsid w:val="002F112A"/>
    <w:rsid w:val="002F1538"/>
    <w:rsid w:val="002F16B0"/>
    <w:rsid w:val="002F18B2"/>
    <w:rsid w:val="002F1B77"/>
    <w:rsid w:val="002F1CA7"/>
    <w:rsid w:val="002F1EA6"/>
    <w:rsid w:val="002F2785"/>
    <w:rsid w:val="002F27EB"/>
    <w:rsid w:val="002F34C8"/>
    <w:rsid w:val="002F4178"/>
    <w:rsid w:val="002F46B5"/>
    <w:rsid w:val="002F47AC"/>
    <w:rsid w:val="002F5138"/>
    <w:rsid w:val="002F5939"/>
    <w:rsid w:val="002F5DDA"/>
    <w:rsid w:val="002F61CA"/>
    <w:rsid w:val="002F62F6"/>
    <w:rsid w:val="002F65FB"/>
    <w:rsid w:val="002F6BEE"/>
    <w:rsid w:val="002F6CE1"/>
    <w:rsid w:val="002F6E6F"/>
    <w:rsid w:val="002F7554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178"/>
    <w:rsid w:val="00313313"/>
    <w:rsid w:val="0031355A"/>
    <w:rsid w:val="00313BE8"/>
    <w:rsid w:val="00313CA3"/>
    <w:rsid w:val="00314AA0"/>
    <w:rsid w:val="00315E6E"/>
    <w:rsid w:val="0031714E"/>
    <w:rsid w:val="0031759D"/>
    <w:rsid w:val="0031776F"/>
    <w:rsid w:val="00317DE4"/>
    <w:rsid w:val="00317E5F"/>
    <w:rsid w:val="00320051"/>
    <w:rsid w:val="003207AA"/>
    <w:rsid w:val="00320F12"/>
    <w:rsid w:val="00321310"/>
    <w:rsid w:val="0032133A"/>
    <w:rsid w:val="00321ADA"/>
    <w:rsid w:val="003220F6"/>
    <w:rsid w:val="00322836"/>
    <w:rsid w:val="00324A94"/>
    <w:rsid w:val="00324B51"/>
    <w:rsid w:val="00324B9D"/>
    <w:rsid w:val="00325127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027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AE8"/>
    <w:rsid w:val="00344BB8"/>
    <w:rsid w:val="00344CDB"/>
    <w:rsid w:val="00344DF4"/>
    <w:rsid w:val="00344F98"/>
    <w:rsid w:val="00344FEA"/>
    <w:rsid w:val="0034542C"/>
    <w:rsid w:val="003455CC"/>
    <w:rsid w:val="003456C9"/>
    <w:rsid w:val="00345D06"/>
    <w:rsid w:val="00346294"/>
    <w:rsid w:val="003462E7"/>
    <w:rsid w:val="00346495"/>
    <w:rsid w:val="00347789"/>
    <w:rsid w:val="00350B28"/>
    <w:rsid w:val="0035176D"/>
    <w:rsid w:val="00351CC2"/>
    <w:rsid w:val="003524FF"/>
    <w:rsid w:val="00352B4C"/>
    <w:rsid w:val="00352E5A"/>
    <w:rsid w:val="00352FF4"/>
    <w:rsid w:val="00353372"/>
    <w:rsid w:val="00353410"/>
    <w:rsid w:val="00353C35"/>
    <w:rsid w:val="003544D6"/>
    <w:rsid w:val="00354537"/>
    <w:rsid w:val="00354701"/>
    <w:rsid w:val="00354CBD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3404"/>
    <w:rsid w:val="00364998"/>
    <w:rsid w:val="0036543D"/>
    <w:rsid w:val="0036565C"/>
    <w:rsid w:val="00365D72"/>
    <w:rsid w:val="003660F3"/>
    <w:rsid w:val="003665AD"/>
    <w:rsid w:val="00366912"/>
    <w:rsid w:val="00366FAF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293"/>
    <w:rsid w:val="00380393"/>
    <w:rsid w:val="00380425"/>
    <w:rsid w:val="00380836"/>
    <w:rsid w:val="00380872"/>
    <w:rsid w:val="0038157B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CD2"/>
    <w:rsid w:val="00390133"/>
    <w:rsid w:val="00390544"/>
    <w:rsid w:val="003908AE"/>
    <w:rsid w:val="00390BFA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6A1"/>
    <w:rsid w:val="00395DB2"/>
    <w:rsid w:val="003961FB"/>
    <w:rsid w:val="0039666F"/>
    <w:rsid w:val="00396DB9"/>
    <w:rsid w:val="00396FA0"/>
    <w:rsid w:val="00397E09"/>
    <w:rsid w:val="003A0060"/>
    <w:rsid w:val="003A0608"/>
    <w:rsid w:val="003A0BD7"/>
    <w:rsid w:val="003A0F26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4416"/>
    <w:rsid w:val="003A51DA"/>
    <w:rsid w:val="003A578E"/>
    <w:rsid w:val="003A62E5"/>
    <w:rsid w:val="003A661F"/>
    <w:rsid w:val="003A66D8"/>
    <w:rsid w:val="003A707B"/>
    <w:rsid w:val="003A772B"/>
    <w:rsid w:val="003B017E"/>
    <w:rsid w:val="003B01B0"/>
    <w:rsid w:val="003B0559"/>
    <w:rsid w:val="003B0D6E"/>
    <w:rsid w:val="003B0F7C"/>
    <w:rsid w:val="003B14DC"/>
    <w:rsid w:val="003B1859"/>
    <w:rsid w:val="003B2101"/>
    <w:rsid w:val="003B24CA"/>
    <w:rsid w:val="003B2C05"/>
    <w:rsid w:val="003B2C36"/>
    <w:rsid w:val="003B2EF1"/>
    <w:rsid w:val="003B300E"/>
    <w:rsid w:val="003B3014"/>
    <w:rsid w:val="003B33D0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032E"/>
    <w:rsid w:val="003C1065"/>
    <w:rsid w:val="003C116D"/>
    <w:rsid w:val="003C11BD"/>
    <w:rsid w:val="003C156C"/>
    <w:rsid w:val="003C1849"/>
    <w:rsid w:val="003C1E8B"/>
    <w:rsid w:val="003C2111"/>
    <w:rsid w:val="003C2968"/>
    <w:rsid w:val="003C29C1"/>
    <w:rsid w:val="003C2B85"/>
    <w:rsid w:val="003C2CC8"/>
    <w:rsid w:val="003C2E0E"/>
    <w:rsid w:val="003C3018"/>
    <w:rsid w:val="003C37B2"/>
    <w:rsid w:val="003C3CCD"/>
    <w:rsid w:val="003C44AA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3E95"/>
    <w:rsid w:val="003D40F9"/>
    <w:rsid w:val="003D49BA"/>
    <w:rsid w:val="003D4B4F"/>
    <w:rsid w:val="003D5A7D"/>
    <w:rsid w:val="003D774B"/>
    <w:rsid w:val="003D775B"/>
    <w:rsid w:val="003D7EA4"/>
    <w:rsid w:val="003E045C"/>
    <w:rsid w:val="003E0576"/>
    <w:rsid w:val="003E0703"/>
    <w:rsid w:val="003E13CD"/>
    <w:rsid w:val="003E159E"/>
    <w:rsid w:val="003E1929"/>
    <w:rsid w:val="003E1997"/>
    <w:rsid w:val="003E1DB8"/>
    <w:rsid w:val="003E2E08"/>
    <w:rsid w:val="003E3169"/>
    <w:rsid w:val="003E3216"/>
    <w:rsid w:val="003E3305"/>
    <w:rsid w:val="003E3520"/>
    <w:rsid w:val="003E370D"/>
    <w:rsid w:val="003E3C67"/>
    <w:rsid w:val="003E4384"/>
    <w:rsid w:val="003E44A3"/>
    <w:rsid w:val="003E4551"/>
    <w:rsid w:val="003E47CC"/>
    <w:rsid w:val="003E4FBD"/>
    <w:rsid w:val="003E5070"/>
    <w:rsid w:val="003E6731"/>
    <w:rsid w:val="003E6A0E"/>
    <w:rsid w:val="003E6B09"/>
    <w:rsid w:val="003E6D7B"/>
    <w:rsid w:val="003F0796"/>
    <w:rsid w:val="003F0F89"/>
    <w:rsid w:val="003F11B1"/>
    <w:rsid w:val="003F11C1"/>
    <w:rsid w:val="003F14CE"/>
    <w:rsid w:val="003F1627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37CC"/>
    <w:rsid w:val="003F40C0"/>
    <w:rsid w:val="003F4613"/>
    <w:rsid w:val="003F4A6E"/>
    <w:rsid w:val="003F4B78"/>
    <w:rsid w:val="003F4DE9"/>
    <w:rsid w:val="003F5337"/>
    <w:rsid w:val="003F5AAE"/>
    <w:rsid w:val="003F6071"/>
    <w:rsid w:val="003F66EA"/>
    <w:rsid w:val="003F7B13"/>
    <w:rsid w:val="003F7FA6"/>
    <w:rsid w:val="004009D9"/>
    <w:rsid w:val="004016FC"/>
    <w:rsid w:val="0040183C"/>
    <w:rsid w:val="0040196C"/>
    <w:rsid w:val="00401D27"/>
    <w:rsid w:val="00401F28"/>
    <w:rsid w:val="00402283"/>
    <w:rsid w:val="004033DD"/>
    <w:rsid w:val="00403941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F63"/>
    <w:rsid w:val="00411079"/>
    <w:rsid w:val="00411B37"/>
    <w:rsid w:val="00411E9B"/>
    <w:rsid w:val="00411F58"/>
    <w:rsid w:val="004120B0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4F7"/>
    <w:rsid w:val="00416AB0"/>
    <w:rsid w:val="00416CD6"/>
    <w:rsid w:val="0041775D"/>
    <w:rsid w:val="004179E1"/>
    <w:rsid w:val="00417D5E"/>
    <w:rsid w:val="0042081B"/>
    <w:rsid w:val="00421896"/>
    <w:rsid w:val="00422199"/>
    <w:rsid w:val="004221ED"/>
    <w:rsid w:val="004225F5"/>
    <w:rsid w:val="00422E43"/>
    <w:rsid w:val="00422F3F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658"/>
    <w:rsid w:val="004301A1"/>
    <w:rsid w:val="0043063D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192"/>
    <w:rsid w:val="00434BD2"/>
    <w:rsid w:val="00434DC6"/>
    <w:rsid w:val="00435487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7D5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5F5"/>
    <w:rsid w:val="00457B1E"/>
    <w:rsid w:val="00457E7F"/>
    <w:rsid w:val="004607E6"/>
    <w:rsid w:val="00460B50"/>
    <w:rsid w:val="00461C6F"/>
    <w:rsid w:val="004622E8"/>
    <w:rsid w:val="004628E8"/>
    <w:rsid w:val="00462ED5"/>
    <w:rsid w:val="00463841"/>
    <w:rsid w:val="004639D2"/>
    <w:rsid w:val="00464032"/>
    <w:rsid w:val="004641E0"/>
    <w:rsid w:val="0046446E"/>
    <w:rsid w:val="004645FE"/>
    <w:rsid w:val="00464E7B"/>
    <w:rsid w:val="00466BE2"/>
    <w:rsid w:val="00466D87"/>
    <w:rsid w:val="00470144"/>
    <w:rsid w:val="00470C14"/>
    <w:rsid w:val="00470F60"/>
    <w:rsid w:val="0047135A"/>
    <w:rsid w:val="004716A4"/>
    <w:rsid w:val="00471ABE"/>
    <w:rsid w:val="00471AC7"/>
    <w:rsid w:val="004721A0"/>
    <w:rsid w:val="00472850"/>
    <w:rsid w:val="00472D3B"/>
    <w:rsid w:val="00473143"/>
    <w:rsid w:val="004738CF"/>
    <w:rsid w:val="00475507"/>
    <w:rsid w:val="004757BE"/>
    <w:rsid w:val="004757EF"/>
    <w:rsid w:val="00476479"/>
    <w:rsid w:val="004766E4"/>
    <w:rsid w:val="004769A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3E2"/>
    <w:rsid w:val="004838E0"/>
    <w:rsid w:val="00483962"/>
    <w:rsid w:val="00483BAE"/>
    <w:rsid w:val="00483D55"/>
    <w:rsid w:val="00483F1A"/>
    <w:rsid w:val="00484679"/>
    <w:rsid w:val="00484693"/>
    <w:rsid w:val="00484C47"/>
    <w:rsid w:val="004856EC"/>
    <w:rsid w:val="004856F1"/>
    <w:rsid w:val="00485AC4"/>
    <w:rsid w:val="00485B2A"/>
    <w:rsid w:val="004866AA"/>
    <w:rsid w:val="004868BA"/>
    <w:rsid w:val="00486AB8"/>
    <w:rsid w:val="00486E2B"/>
    <w:rsid w:val="00487139"/>
    <w:rsid w:val="00487708"/>
    <w:rsid w:val="0049152A"/>
    <w:rsid w:val="004919E0"/>
    <w:rsid w:val="004926A3"/>
    <w:rsid w:val="00492A96"/>
    <w:rsid w:val="004937B0"/>
    <w:rsid w:val="004940B6"/>
    <w:rsid w:val="00494652"/>
    <w:rsid w:val="00494D7D"/>
    <w:rsid w:val="00495686"/>
    <w:rsid w:val="00495A0E"/>
    <w:rsid w:val="00495D8B"/>
    <w:rsid w:val="00496B75"/>
    <w:rsid w:val="00496EC0"/>
    <w:rsid w:val="0049725A"/>
    <w:rsid w:val="00497658"/>
    <w:rsid w:val="00497A44"/>
    <w:rsid w:val="00497A57"/>
    <w:rsid w:val="00497EDF"/>
    <w:rsid w:val="004A0EE3"/>
    <w:rsid w:val="004A13CA"/>
    <w:rsid w:val="004A1798"/>
    <w:rsid w:val="004A1DF0"/>
    <w:rsid w:val="004A237C"/>
    <w:rsid w:val="004A248B"/>
    <w:rsid w:val="004A25D7"/>
    <w:rsid w:val="004A2E91"/>
    <w:rsid w:val="004A33E8"/>
    <w:rsid w:val="004A343D"/>
    <w:rsid w:val="004A371F"/>
    <w:rsid w:val="004A3895"/>
    <w:rsid w:val="004A398B"/>
    <w:rsid w:val="004A3AE7"/>
    <w:rsid w:val="004A4093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23BB"/>
    <w:rsid w:val="004B240D"/>
    <w:rsid w:val="004B249F"/>
    <w:rsid w:val="004B2B9C"/>
    <w:rsid w:val="004B2FC3"/>
    <w:rsid w:val="004B3AF0"/>
    <w:rsid w:val="004B451D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E24"/>
    <w:rsid w:val="004C0F9F"/>
    <w:rsid w:val="004C1553"/>
    <w:rsid w:val="004C1C33"/>
    <w:rsid w:val="004C1CD5"/>
    <w:rsid w:val="004C1E68"/>
    <w:rsid w:val="004C2690"/>
    <w:rsid w:val="004C2BB8"/>
    <w:rsid w:val="004C2F51"/>
    <w:rsid w:val="004C322C"/>
    <w:rsid w:val="004C3AEB"/>
    <w:rsid w:val="004C3F18"/>
    <w:rsid w:val="004C49DF"/>
    <w:rsid w:val="004C5395"/>
    <w:rsid w:val="004C53A9"/>
    <w:rsid w:val="004C603A"/>
    <w:rsid w:val="004C633D"/>
    <w:rsid w:val="004C65D7"/>
    <w:rsid w:val="004C6EC7"/>
    <w:rsid w:val="004C7D74"/>
    <w:rsid w:val="004D13A3"/>
    <w:rsid w:val="004D1739"/>
    <w:rsid w:val="004D1980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1CBE"/>
    <w:rsid w:val="004E21B4"/>
    <w:rsid w:val="004E291E"/>
    <w:rsid w:val="004E3771"/>
    <w:rsid w:val="004E43E0"/>
    <w:rsid w:val="004E4724"/>
    <w:rsid w:val="004E4A5D"/>
    <w:rsid w:val="004E4A82"/>
    <w:rsid w:val="004E4DAB"/>
    <w:rsid w:val="004E5102"/>
    <w:rsid w:val="004E55A7"/>
    <w:rsid w:val="004E5763"/>
    <w:rsid w:val="004E5884"/>
    <w:rsid w:val="004E694F"/>
    <w:rsid w:val="004E7236"/>
    <w:rsid w:val="004E7313"/>
    <w:rsid w:val="004F0109"/>
    <w:rsid w:val="004F030E"/>
    <w:rsid w:val="004F0B18"/>
    <w:rsid w:val="004F1678"/>
    <w:rsid w:val="004F17DF"/>
    <w:rsid w:val="004F180E"/>
    <w:rsid w:val="004F1B29"/>
    <w:rsid w:val="004F314A"/>
    <w:rsid w:val="004F42DB"/>
    <w:rsid w:val="004F458E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14"/>
    <w:rsid w:val="0050356D"/>
    <w:rsid w:val="0050372E"/>
    <w:rsid w:val="0050379B"/>
    <w:rsid w:val="0050393D"/>
    <w:rsid w:val="00503A46"/>
    <w:rsid w:val="00503C1B"/>
    <w:rsid w:val="005046A6"/>
    <w:rsid w:val="005046CD"/>
    <w:rsid w:val="005046EA"/>
    <w:rsid w:val="005049B6"/>
    <w:rsid w:val="00504F65"/>
    <w:rsid w:val="00505440"/>
    <w:rsid w:val="00505CAF"/>
    <w:rsid w:val="005073E7"/>
    <w:rsid w:val="00510601"/>
    <w:rsid w:val="005106AF"/>
    <w:rsid w:val="0051076C"/>
    <w:rsid w:val="00510AB0"/>
    <w:rsid w:val="00510C71"/>
    <w:rsid w:val="0051153D"/>
    <w:rsid w:val="00511752"/>
    <w:rsid w:val="00511D24"/>
    <w:rsid w:val="005128FC"/>
    <w:rsid w:val="00512A4E"/>
    <w:rsid w:val="00512B7D"/>
    <w:rsid w:val="00512C64"/>
    <w:rsid w:val="00513220"/>
    <w:rsid w:val="0051330E"/>
    <w:rsid w:val="005134CC"/>
    <w:rsid w:val="00513E55"/>
    <w:rsid w:val="00513F0A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3D91"/>
    <w:rsid w:val="0052428D"/>
    <w:rsid w:val="005244DD"/>
    <w:rsid w:val="00524853"/>
    <w:rsid w:val="00525633"/>
    <w:rsid w:val="00526049"/>
    <w:rsid w:val="00526BBA"/>
    <w:rsid w:val="00527F49"/>
    <w:rsid w:val="00530021"/>
    <w:rsid w:val="005303EC"/>
    <w:rsid w:val="0053051C"/>
    <w:rsid w:val="00530BFA"/>
    <w:rsid w:val="00530D1D"/>
    <w:rsid w:val="00531529"/>
    <w:rsid w:val="005315AB"/>
    <w:rsid w:val="00531E24"/>
    <w:rsid w:val="00531FDB"/>
    <w:rsid w:val="00532A45"/>
    <w:rsid w:val="005335CD"/>
    <w:rsid w:val="00533DFA"/>
    <w:rsid w:val="00534180"/>
    <w:rsid w:val="00536288"/>
    <w:rsid w:val="00536ED2"/>
    <w:rsid w:val="005372C2"/>
    <w:rsid w:val="005377EF"/>
    <w:rsid w:val="00540610"/>
    <w:rsid w:val="005415A9"/>
    <w:rsid w:val="00541683"/>
    <w:rsid w:val="00542C6E"/>
    <w:rsid w:val="00542F9E"/>
    <w:rsid w:val="00544923"/>
    <w:rsid w:val="00545348"/>
    <w:rsid w:val="0054585F"/>
    <w:rsid w:val="00545B86"/>
    <w:rsid w:val="00545EC0"/>
    <w:rsid w:val="00545EF6"/>
    <w:rsid w:val="00546400"/>
    <w:rsid w:val="0054650D"/>
    <w:rsid w:val="00546B12"/>
    <w:rsid w:val="00546BEB"/>
    <w:rsid w:val="00546CC3"/>
    <w:rsid w:val="00547348"/>
    <w:rsid w:val="0054766B"/>
    <w:rsid w:val="00547A95"/>
    <w:rsid w:val="00550161"/>
    <w:rsid w:val="00550A4D"/>
    <w:rsid w:val="00550F1C"/>
    <w:rsid w:val="005511AB"/>
    <w:rsid w:val="005511B1"/>
    <w:rsid w:val="0055135B"/>
    <w:rsid w:val="00551388"/>
    <w:rsid w:val="005517C3"/>
    <w:rsid w:val="005520AE"/>
    <w:rsid w:val="005526A8"/>
    <w:rsid w:val="00552ABA"/>
    <w:rsid w:val="00552F7E"/>
    <w:rsid w:val="0055394C"/>
    <w:rsid w:val="00553B4E"/>
    <w:rsid w:val="005540B5"/>
    <w:rsid w:val="00554C43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251D"/>
    <w:rsid w:val="00562B33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F4A"/>
    <w:rsid w:val="005702BD"/>
    <w:rsid w:val="00570967"/>
    <w:rsid w:val="00570F74"/>
    <w:rsid w:val="00571714"/>
    <w:rsid w:val="00571C36"/>
    <w:rsid w:val="00571F99"/>
    <w:rsid w:val="00573606"/>
    <w:rsid w:val="0057439C"/>
    <w:rsid w:val="00574709"/>
    <w:rsid w:val="00575582"/>
    <w:rsid w:val="005756F1"/>
    <w:rsid w:val="00580F00"/>
    <w:rsid w:val="005812D5"/>
    <w:rsid w:val="00581482"/>
    <w:rsid w:val="005817B0"/>
    <w:rsid w:val="00581C87"/>
    <w:rsid w:val="0058216E"/>
    <w:rsid w:val="00582DB8"/>
    <w:rsid w:val="00582EEB"/>
    <w:rsid w:val="00583162"/>
    <w:rsid w:val="00583D28"/>
    <w:rsid w:val="005843BF"/>
    <w:rsid w:val="00585123"/>
    <w:rsid w:val="005853C9"/>
    <w:rsid w:val="005853F7"/>
    <w:rsid w:val="00585D1A"/>
    <w:rsid w:val="00585D46"/>
    <w:rsid w:val="00586206"/>
    <w:rsid w:val="00586841"/>
    <w:rsid w:val="00586D54"/>
    <w:rsid w:val="005870B1"/>
    <w:rsid w:val="00587500"/>
    <w:rsid w:val="005875D1"/>
    <w:rsid w:val="0059025F"/>
    <w:rsid w:val="005907B7"/>
    <w:rsid w:val="00590903"/>
    <w:rsid w:val="00591144"/>
    <w:rsid w:val="005915EC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5D"/>
    <w:rsid w:val="005943C2"/>
    <w:rsid w:val="005944CE"/>
    <w:rsid w:val="005944F4"/>
    <w:rsid w:val="0059548C"/>
    <w:rsid w:val="005955EE"/>
    <w:rsid w:val="005959DD"/>
    <w:rsid w:val="00595BCF"/>
    <w:rsid w:val="0059657B"/>
    <w:rsid w:val="0059663A"/>
    <w:rsid w:val="00596B84"/>
    <w:rsid w:val="005976AE"/>
    <w:rsid w:val="005979EE"/>
    <w:rsid w:val="00597A9E"/>
    <w:rsid w:val="005A0494"/>
    <w:rsid w:val="005A0F79"/>
    <w:rsid w:val="005A12F0"/>
    <w:rsid w:val="005A1B05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600"/>
    <w:rsid w:val="005A5671"/>
    <w:rsid w:val="005A632F"/>
    <w:rsid w:val="005A635E"/>
    <w:rsid w:val="005A6FE1"/>
    <w:rsid w:val="005B03DB"/>
    <w:rsid w:val="005B0922"/>
    <w:rsid w:val="005B1633"/>
    <w:rsid w:val="005B1F64"/>
    <w:rsid w:val="005B1FD9"/>
    <w:rsid w:val="005B23B1"/>
    <w:rsid w:val="005B36FC"/>
    <w:rsid w:val="005B4487"/>
    <w:rsid w:val="005B47DC"/>
    <w:rsid w:val="005B4C6C"/>
    <w:rsid w:val="005B59A1"/>
    <w:rsid w:val="005B5D2B"/>
    <w:rsid w:val="005B5E6C"/>
    <w:rsid w:val="005B649D"/>
    <w:rsid w:val="005B64D9"/>
    <w:rsid w:val="005B6BD6"/>
    <w:rsid w:val="005B6E84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2AA"/>
    <w:rsid w:val="005C6576"/>
    <w:rsid w:val="005C694E"/>
    <w:rsid w:val="005C6A84"/>
    <w:rsid w:val="005C6B83"/>
    <w:rsid w:val="005C749F"/>
    <w:rsid w:val="005C75B8"/>
    <w:rsid w:val="005C764D"/>
    <w:rsid w:val="005C7787"/>
    <w:rsid w:val="005C77C2"/>
    <w:rsid w:val="005C7B00"/>
    <w:rsid w:val="005D045F"/>
    <w:rsid w:val="005D1238"/>
    <w:rsid w:val="005D1552"/>
    <w:rsid w:val="005D167A"/>
    <w:rsid w:val="005D1C31"/>
    <w:rsid w:val="005D1C9F"/>
    <w:rsid w:val="005D1E66"/>
    <w:rsid w:val="005D3C59"/>
    <w:rsid w:val="005D45A3"/>
    <w:rsid w:val="005D4C0B"/>
    <w:rsid w:val="005D5093"/>
    <w:rsid w:val="005D5B97"/>
    <w:rsid w:val="005D6C78"/>
    <w:rsid w:val="005D6F96"/>
    <w:rsid w:val="005D76CC"/>
    <w:rsid w:val="005D7A23"/>
    <w:rsid w:val="005D7CCA"/>
    <w:rsid w:val="005E08EF"/>
    <w:rsid w:val="005E0F7B"/>
    <w:rsid w:val="005E14F9"/>
    <w:rsid w:val="005E387C"/>
    <w:rsid w:val="005E38C2"/>
    <w:rsid w:val="005E4F17"/>
    <w:rsid w:val="005E59A0"/>
    <w:rsid w:val="005E5C5A"/>
    <w:rsid w:val="005E711D"/>
    <w:rsid w:val="005E7536"/>
    <w:rsid w:val="005E7F0F"/>
    <w:rsid w:val="005F04FE"/>
    <w:rsid w:val="005F09AC"/>
    <w:rsid w:val="005F0B04"/>
    <w:rsid w:val="005F1199"/>
    <w:rsid w:val="005F1863"/>
    <w:rsid w:val="005F20FE"/>
    <w:rsid w:val="005F25C7"/>
    <w:rsid w:val="005F27D1"/>
    <w:rsid w:val="005F2A2A"/>
    <w:rsid w:val="005F2CFA"/>
    <w:rsid w:val="005F3133"/>
    <w:rsid w:val="005F38B3"/>
    <w:rsid w:val="005F3ABB"/>
    <w:rsid w:val="005F5BEC"/>
    <w:rsid w:val="005F604E"/>
    <w:rsid w:val="005F6144"/>
    <w:rsid w:val="005F726F"/>
    <w:rsid w:val="005F74C3"/>
    <w:rsid w:val="005F74EB"/>
    <w:rsid w:val="005F76DD"/>
    <w:rsid w:val="0060035A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4E29"/>
    <w:rsid w:val="0060519D"/>
    <w:rsid w:val="006057E6"/>
    <w:rsid w:val="0060584C"/>
    <w:rsid w:val="00605D0E"/>
    <w:rsid w:val="00605FF6"/>
    <w:rsid w:val="0060630B"/>
    <w:rsid w:val="0060640B"/>
    <w:rsid w:val="00606546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2471"/>
    <w:rsid w:val="00612826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4A9"/>
    <w:rsid w:val="006178F9"/>
    <w:rsid w:val="00617990"/>
    <w:rsid w:val="00617BC9"/>
    <w:rsid w:val="00617CD7"/>
    <w:rsid w:val="006210B0"/>
    <w:rsid w:val="006215F4"/>
    <w:rsid w:val="00621705"/>
    <w:rsid w:val="00621A16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27D09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220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531"/>
    <w:rsid w:val="00645815"/>
    <w:rsid w:val="00645BA8"/>
    <w:rsid w:val="00645D6F"/>
    <w:rsid w:val="00645D7A"/>
    <w:rsid w:val="00646663"/>
    <w:rsid w:val="00646A75"/>
    <w:rsid w:val="00647273"/>
    <w:rsid w:val="0064738C"/>
    <w:rsid w:val="006478BA"/>
    <w:rsid w:val="00650128"/>
    <w:rsid w:val="0065034D"/>
    <w:rsid w:val="00650824"/>
    <w:rsid w:val="00651437"/>
    <w:rsid w:val="00651AB6"/>
    <w:rsid w:val="00651ED7"/>
    <w:rsid w:val="0065293D"/>
    <w:rsid w:val="00652BF6"/>
    <w:rsid w:val="00652CB1"/>
    <w:rsid w:val="0065323B"/>
    <w:rsid w:val="00653666"/>
    <w:rsid w:val="00653870"/>
    <w:rsid w:val="006544E3"/>
    <w:rsid w:val="00654A6D"/>
    <w:rsid w:val="00654ECF"/>
    <w:rsid w:val="00656026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709"/>
    <w:rsid w:val="00666AC3"/>
    <w:rsid w:val="00666DA0"/>
    <w:rsid w:val="0066720F"/>
    <w:rsid w:val="00667786"/>
    <w:rsid w:val="00667CC4"/>
    <w:rsid w:val="00670999"/>
    <w:rsid w:val="00670C91"/>
    <w:rsid w:val="00671055"/>
    <w:rsid w:val="006719D6"/>
    <w:rsid w:val="00671CE3"/>
    <w:rsid w:val="00672BD2"/>
    <w:rsid w:val="00673305"/>
    <w:rsid w:val="006735EE"/>
    <w:rsid w:val="00673681"/>
    <w:rsid w:val="00675934"/>
    <w:rsid w:val="00675E9F"/>
    <w:rsid w:val="00676B76"/>
    <w:rsid w:val="00677090"/>
    <w:rsid w:val="006770B1"/>
    <w:rsid w:val="006774DE"/>
    <w:rsid w:val="00677B89"/>
    <w:rsid w:val="006805BE"/>
    <w:rsid w:val="006807A0"/>
    <w:rsid w:val="00680BBC"/>
    <w:rsid w:val="00680E8A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FF0"/>
    <w:rsid w:val="00690FF1"/>
    <w:rsid w:val="006910E6"/>
    <w:rsid w:val="0069127D"/>
    <w:rsid w:val="00691572"/>
    <w:rsid w:val="00691D40"/>
    <w:rsid w:val="00692D3A"/>
    <w:rsid w:val="006930ED"/>
    <w:rsid w:val="0069354D"/>
    <w:rsid w:val="00693A3F"/>
    <w:rsid w:val="00693C03"/>
    <w:rsid w:val="0069475E"/>
    <w:rsid w:val="006949B4"/>
    <w:rsid w:val="006954D9"/>
    <w:rsid w:val="00695821"/>
    <w:rsid w:val="00696693"/>
    <w:rsid w:val="00696829"/>
    <w:rsid w:val="00696FA5"/>
    <w:rsid w:val="00697376"/>
    <w:rsid w:val="006A0012"/>
    <w:rsid w:val="006A093A"/>
    <w:rsid w:val="006A0CCF"/>
    <w:rsid w:val="006A0E79"/>
    <w:rsid w:val="006A1194"/>
    <w:rsid w:val="006A1756"/>
    <w:rsid w:val="006A1ADA"/>
    <w:rsid w:val="006A294F"/>
    <w:rsid w:val="006A29AF"/>
    <w:rsid w:val="006A2EEC"/>
    <w:rsid w:val="006A3128"/>
    <w:rsid w:val="006A353E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2C9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7DE"/>
    <w:rsid w:val="006D6C07"/>
    <w:rsid w:val="006D6DA3"/>
    <w:rsid w:val="006D7303"/>
    <w:rsid w:val="006D7429"/>
    <w:rsid w:val="006E1057"/>
    <w:rsid w:val="006E142E"/>
    <w:rsid w:val="006E14C8"/>
    <w:rsid w:val="006E16AE"/>
    <w:rsid w:val="006E1792"/>
    <w:rsid w:val="006E1EEA"/>
    <w:rsid w:val="006E2E66"/>
    <w:rsid w:val="006E310B"/>
    <w:rsid w:val="006E31C9"/>
    <w:rsid w:val="006E3833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748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4DE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6F770A"/>
    <w:rsid w:val="00700769"/>
    <w:rsid w:val="00700E71"/>
    <w:rsid w:val="00701498"/>
    <w:rsid w:val="0070166B"/>
    <w:rsid w:val="007018FF"/>
    <w:rsid w:val="0070197F"/>
    <w:rsid w:val="00701FB2"/>
    <w:rsid w:val="007020F0"/>
    <w:rsid w:val="00702190"/>
    <w:rsid w:val="00703046"/>
    <w:rsid w:val="0070345F"/>
    <w:rsid w:val="0070395A"/>
    <w:rsid w:val="007040CC"/>
    <w:rsid w:val="00704252"/>
    <w:rsid w:val="00704510"/>
    <w:rsid w:val="007046DC"/>
    <w:rsid w:val="0070470C"/>
    <w:rsid w:val="00704968"/>
    <w:rsid w:val="00704A78"/>
    <w:rsid w:val="007053F6"/>
    <w:rsid w:val="007055BC"/>
    <w:rsid w:val="007059B3"/>
    <w:rsid w:val="00705B66"/>
    <w:rsid w:val="007061E9"/>
    <w:rsid w:val="007067ED"/>
    <w:rsid w:val="007071F3"/>
    <w:rsid w:val="00707344"/>
    <w:rsid w:val="007102B9"/>
    <w:rsid w:val="00710897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211E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703"/>
    <w:rsid w:val="00727A7A"/>
    <w:rsid w:val="00727C88"/>
    <w:rsid w:val="00732AA5"/>
    <w:rsid w:val="00733126"/>
    <w:rsid w:val="00733769"/>
    <w:rsid w:val="007358B3"/>
    <w:rsid w:val="00735D50"/>
    <w:rsid w:val="007360A8"/>
    <w:rsid w:val="0073632A"/>
    <w:rsid w:val="00737A02"/>
    <w:rsid w:val="00737E27"/>
    <w:rsid w:val="007404FD"/>
    <w:rsid w:val="0074093A"/>
    <w:rsid w:val="00741302"/>
    <w:rsid w:val="00741E95"/>
    <w:rsid w:val="00742281"/>
    <w:rsid w:val="00743C95"/>
    <w:rsid w:val="00743CFE"/>
    <w:rsid w:val="00744DD1"/>
    <w:rsid w:val="00745C41"/>
    <w:rsid w:val="00747A68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57EA1"/>
    <w:rsid w:val="007601C6"/>
    <w:rsid w:val="00760A1E"/>
    <w:rsid w:val="00760CBF"/>
    <w:rsid w:val="0076161D"/>
    <w:rsid w:val="00762088"/>
    <w:rsid w:val="007630DE"/>
    <w:rsid w:val="007637FC"/>
    <w:rsid w:val="00763C82"/>
    <w:rsid w:val="00764057"/>
    <w:rsid w:val="007644F8"/>
    <w:rsid w:val="00764BAD"/>
    <w:rsid w:val="00764C0B"/>
    <w:rsid w:val="00764C52"/>
    <w:rsid w:val="00765182"/>
    <w:rsid w:val="00765456"/>
    <w:rsid w:val="00765A29"/>
    <w:rsid w:val="00766754"/>
    <w:rsid w:val="0076697C"/>
    <w:rsid w:val="00766AA5"/>
    <w:rsid w:val="00766B4C"/>
    <w:rsid w:val="00767357"/>
    <w:rsid w:val="007675D8"/>
    <w:rsid w:val="007675FA"/>
    <w:rsid w:val="007675FD"/>
    <w:rsid w:val="007676DA"/>
    <w:rsid w:val="00767A9E"/>
    <w:rsid w:val="00767D4D"/>
    <w:rsid w:val="00770501"/>
    <w:rsid w:val="00770EB1"/>
    <w:rsid w:val="007713A5"/>
    <w:rsid w:val="007713F6"/>
    <w:rsid w:val="007714E1"/>
    <w:rsid w:val="00771E4B"/>
    <w:rsid w:val="0077239C"/>
    <w:rsid w:val="00772505"/>
    <w:rsid w:val="0077257F"/>
    <w:rsid w:val="00772688"/>
    <w:rsid w:val="007729C2"/>
    <w:rsid w:val="00772B16"/>
    <w:rsid w:val="00772C74"/>
    <w:rsid w:val="00773622"/>
    <w:rsid w:val="0077375E"/>
    <w:rsid w:val="007737CB"/>
    <w:rsid w:val="00773CC0"/>
    <w:rsid w:val="007744FE"/>
    <w:rsid w:val="007748A4"/>
    <w:rsid w:val="00774B85"/>
    <w:rsid w:val="00774D93"/>
    <w:rsid w:val="007758A5"/>
    <w:rsid w:val="00775FFD"/>
    <w:rsid w:val="00776025"/>
    <w:rsid w:val="00776E7C"/>
    <w:rsid w:val="00776FFF"/>
    <w:rsid w:val="007772CF"/>
    <w:rsid w:val="0077772B"/>
    <w:rsid w:val="0077786C"/>
    <w:rsid w:val="00780C23"/>
    <w:rsid w:val="00780E57"/>
    <w:rsid w:val="00781011"/>
    <w:rsid w:val="007811B8"/>
    <w:rsid w:val="00781653"/>
    <w:rsid w:val="00781761"/>
    <w:rsid w:val="007821F6"/>
    <w:rsid w:val="007823D9"/>
    <w:rsid w:val="00782C92"/>
    <w:rsid w:val="007837CB"/>
    <w:rsid w:val="00783828"/>
    <w:rsid w:val="0078446F"/>
    <w:rsid w:val="00784528"/>
    <w:rsid w:val="00784A36"/>
    <w:rsid w:val="00785004"/>
    <w:rsid w:val="0078599D"/>
    <w:rsid w:val="00785DDE"/>
    <w:rsid w:val="00785DEA"/>
    <w:rsid w:val="00785FC6"/>
    <w:rsid w:val="00786083"/>
    <w:rsid w:val="00786137"/>
    <w:rsid w:val="00786148"/>
    <w:rsid w:val="00791782"/>
    <w:rsid w:val="00791A17"/>
    <w:rsid w:val="007921C9"/>
    <w:rsid w:val="00793011"/>
    <w:rsid w:val="00793181"/>
    <w:rsid w:val="00794437"/>
    <w:rsid w:val="00794545"/>
    <w:rsid w:val="007947A8"/>
    <w:rsid w:val="007958A8"/>
    <w:rsid w:val="00796A98"/>
    <w:rsid w:val="00796CDE"/>
    <w:rsid w:val="00797065"/>
    <w:rsid w:val="007973BF"/>
    <w:rsid w:val="0079772A"/>
    <w:rsid w:val="00797EC3"/>
    <w:rsid w:val="00797F80"/>
    <w:rsid w:val="007A0928"/>
    <w:rsid w:val="007A12ED"/>
    <w:rsid w:val="007A1411"/>
    <w:rsid w:val="007A16C7"/>
    <w:rsid w:val="007A1936"/>
    <w:rsid w:val="007A2907"/>
    <w:rsid w:val="007A2AC1"/>
    <w:rsid w:val="007A2CAE"/>
    <w:rsid w:val="007A2DFE"/>
    <w:rsid w:val="007A30CC"/>
    <w:rsid w:val="007A354D"/>
    <w:rsid w:val="007A36F3"/>
    <w:rsid w:val="007A3724"/>
    <w:rsid w:val="007A3784"/>
    <w:rsid w:val="007A3CF6"/>
    <w:rsid w:val="007A3D8D"/>
    <w:rsid w:val="007A3E24"/>
    <w:rsid w:val="007A47C0"/>
    <w:rsid w:val="007A4C4E"/>
    <w:rsid w:val="007A52B4"/>
    <w:rsid w:val="007A57E1"/>
    <w:rsid w:val="007A604B"/>
    <w:rsid w:val="007A6186"/>
    <w:rsid w:val="007A6BFF"/>
    <w:rsid w:val="007A6D3A"/>
    <w:rsid w:val="007A6F7C"/>
    <w:rsid w:val="007A7668"/>
    <w:rsid w:val="007A7E18"/>
    <w:rsid w:val="007B0179"/>
    <w:rsid w:val="007B037C"/>
    <w:rsid w:val="007B050A"/>
    <w:rsid w:val="007B1221"/>
    <w:rsid w:val="007B1905"/>
    <w:rsid w:val="007B1EE7"/>
    <w:rsid w:val="007B25BE"/>
    <w:rsid w:val="007B2C2E"/>
    <w:rsid w:val="007B3013"/>
    <w:rsid w:val="007B33FE"/>
    <w:rsid w:val="007B340F"/>
    <w:rsid w:val="007B3E39"/>
    <w:rsid w:val="007B4EAC"/>
    <w:rsid w:val="007B5545"/>
    <w:rsid w:val="007B56F8"/>
    <w:rsid w:val="007B5741"/>
    <w:rsid w:val="007B57D8"/>
    <w:rsid w:val="007B5816"/>
    <w:rsid w:val="007B5BD7"/>
    <w:rsid w:val="007B5D2C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ABE"/>
    <w:rsid w:val="007C2F9E"/>
    <w:rsid w:val="007C32BC"/>
    <w:rsid w:val="007C3352"/>
    <w:rsid w:val="007C4510"/>
    <w:rsid w:val="007C4CC0"/>
    <w:rsid w:val="007C6833"/>
    <w:rsid w:val="007C6E24"/>
    <w:rsid w:val="007C701F"/>
    <w:rsid w:val="007C75F1"/>
    <w:rsid w:val="007C7E3A"/>
    <w:rsid w:val="007D07B4"/>
    <w:rsid w:val="007D194B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612"/>
    <w:rsid w:val="007D77BF"/>
    <w:rsid w:val="007D78CC"/>
    <w:rsid w:val="007E0217"/>
    <w:rsid w:val="007E075E"/>
    <w:rsid w:val="007E1342"/>
    <w:rsid w:val="007E183C"/>
    <w:rsid w:val="007E19C5"/>
    <w:rsid w:val="007E1A2A"/>
    <w:rsid w:val="007E1D21"/>
    <w:rsid w:val="007E29A5"/>
    <w:rsid w:val="007E390D"/>
    <w:rsid w:val="007E39C5"/>
    <w:rsid w:val="007E3DB0"/>
    <w:rsid w:val="007E3F04"/>
    <w:rsid w:val="007E456F"/>
    <w:rsid w:val="007E4EAC"/>
    <w:rsid w:val="007E59D8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39AF"/>
    <w:rsid w:val="007F411C"/>
    <w:rsid w:val="007F4931"/>
    <w:rsid w:val="007F50EF"/>
    <w:rsid w:val="007F5265"/>
    <w:rsid w:val="007F5533"/>
    <w:rsid w:val="007F6449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47A9"/>
    <w:rsid w:val="0080488E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2FF8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1B4"/>
    <w:rsid w:val="00821819"/>
    <w:rsid w:val="00821C2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460"/>
    <w:rsid w:val="00826611"/>
    <w:rsid w:val="00826651"/>
    <w:rsid w:val="00826C5C"/>
    <w:rsid w:val="00826ED6"/>
    <w:rsid w:val="008307CA"/>
    <w:rsid w:val="0083083B"/>
    <w:rsid w:val="00830D46"/>
    <w:rsid w:val="00830FD3"/>
    <w:rsid w:val="00831236"/>
    <w:rsid w:val="0083196F"/>
    <w:rsid w:val="008319EE"/>
    <w:rsid w:val="00831E23"/>
    <w:rsid w:val="00833AB9"/>
    <w:rsid w:val="00833C9E"/>
    <w:rsid w:val="00833E4D"/>
    <w:rsid w:val="00834991"/>
    <w:rsid w:val="00834E79"/>
    <w:rsid w:val="00834FC9"/>
    <w:rsid w:val="00835491"/>
    <w:rsid w:val="00836031"/>
    <w:rsid w:val="00836B9E"/>
    <w:rsid w:val="00836E07"/>
    <w:rsid w:val="008379F5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949"/>
    <w:rsid w:val="00847E1C"/>
    <w:rsid w:val="00850857"/>
    <w:rsid w:val="00850A03"/>
    <w:rsid w:val="00850F08"/>
    <w:rsid w:val="00851069"/>
    <w:rsid w:val="00851512"/>
    <w:rsid w:val="008516AD"/>
    <w:rsid w:val="008518A2"/>
    <w:rsid w:val="00851D1E"/>
    <w:rsid w:val="00851D9D"/>
    <w:rsid w:val="008528F0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904"/>
    <w:rsid w:val="00856B1C"/>
    <w:rsid w:val="008575A4"/>
    <w:rsid w:val="00857607"/>
    <w:rsid w:val="00857678"/>
    <w:rsid w:val="00857984"/>
    <w:rsid w:val="0086005B"/>
    <w:rsid w:val="00860B2F"/>
    <w:rsid w:val="00861E49"/>
    <w:rsid w:val="00862D91"/>
    <w:rsid w:val="00862FF8"/>
    <w:rsid w:val="00863063"/>
    <w:rsid w:val="008634F8"/>
    <w:rsid w:val="008634FE"/>
    <w:rsid w:val="00863656"/>
    <w:rsid w:val="0086378F"/>
    <w:rsid w:val="00863BEA"/>
    <w:rsid w:val="00863D5D"/>
    <w:rsid w:val="00863F74"/>
    <w:rsid w:val="00864249"/>
    <w:rsid w:val="00864807"/>
    <w:rsid w:val="00864906"/>
    <w:rsid w:val="00865746"/>
    <w:rsid w:val="00865DF9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1C06"/>
    <w:rsid w:val="00871FF7"/>
    <w:rsid w:val="00872397"/>
    <w:rsid w:val="008724BA"/>
    <w:rsid w:val="00873094"/>
    <w:rsid w:val="00873169"/>
    <w:rsid w:val="0087322A"/>
    <w:rsid w:val="00873969"/>
    <w:rsid w:val="00873C81"/>
    <w:rsid w:val="008749AE"/>
    <w:rsid w:val="00874F93"/>
    <w:rsid w:val="008756AA"/>
    <w:rsid w:val="00875B44"/>
    <w:rsid w:val="00875B7D"/>
    <w:rsid w:val="00875B92"/>
    <w:rsid w:val="00875BB6"/>
    <w:rsid w:val="00875E07"/>
    <w:rsid w:val="0087666A"/>
    <w:rsid w:val="00876736"/>
    <w:rsid w:val="00876841"/>
    <w:rsid w:val="00876BBC"/>
    <w:rsid w:val="008772EE"/>
    <w:rsid w:val="00877B86"/>
    <w:rsid w:val="008806BB"/>
    <w:rsid w:val="00880C13"/>
    <w:rsid w:val="00880EF7"/>
    <w:rsid w:val="008811F5"/>
    <w:rsid w:val="008813FA"/>
    <w:rsid w:val="00881678"/>
    <w:rsid w:val="0088176C"/>
    <w:rsid w:val="00881919"/>
    <w:rsid w:val="0088201E"/>
    <w:rsid w:val="0088255C"/>
    <w:rsid w:val="0088266D"/>
    <w:rsid w:val="00882995"/>
    <w:rsid w:val="00882BCC"/>
    <w:rsid w:val="00882C98"/>
    <w:rsid w:val="00883D21"/>
    <w:rsid w:val="00883E00"/>
    <w:rsid w:val="00883F05"/>
    <w:rsid w:val="00884918"/>
    <w:rsid w:val="00884A0C"/>
    <w:rsid w:val="00884FDF"/>
    <w:rsid w:val="0088529F"/>
    <w:rsid w:val="00885490"/>
    <w:rsid w:val="0088554E"/>
    <w:rsid w:val="0088598D"/>
    <w:rsid w:val="00885B4B"/>
    <w:rsid w:val="00885F85"/>
    <w:rsid w:val="0088612C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3632"/>
    <w:rsid w:val="00893C3C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3C7"/>
    <w:rsid w:val="008975FF"/>
    <w:rsid w:val="008977BA"/>
    <w:rsid w:val="008A0550"/>
    <w:rsid w:val="008A0CF6"/>
    <w:rsid w:val="008A0FF5"/>
    <w:rsid w:val="008A2A26"/>
    <w:rsid w:val="008A32CE"/>
    <w:rsid w:val="008A3D66"/>
    <w:rsid w:val="008A3DD4"/>
    <w:rsid w:val="008A3E66"/>
    <w:rsid w:val="008A4462"/>
    <w:rsid w:val="008A4496"/>
    <w:rsid w:val="008A4FFD"/>
    <w:rsid w:val="008A524B"/>
    <w:rsid w:val="008A5750"/>
    <w:rsid w:val="008A57C6"/>
    <w:rsid w:val="008A59F8"/>
    <w:rsid w:val="008A5D1E"/>
    <w:rsid w:val="008A5E88"/>
    <w:rsid w:val="008A695C"/>
    <w:rsid w:val="008A69EB"/>
    <w:rsid w:val="008A6C27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B72"/>
    <w:rsid w:val="008B4875"/>
    <w:rsid w:val="008B491A"/>
    <w:rsid w:val="008B563B"/>
    <w:rsid w:val="008B5DF1"/>
    <w:rsid w:val="008B6443"/>
    <w:rsid w:val="008B6962"/>
    <w:rsid w:val="008B6BC9"/>
    <w:rsid w:val="008B6C46"/>
    <w:rsid w:val="008B6C94"/>
    <w:rsid w:val="008B6D8C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909"/>
    <w:rsid w:val="008C2E7D"/>
    <w:rsid w:val="008C2F53"/>
    <w:rsid w:val="008C2FCA"/>
    <w:rsid w:val="008C3172"/>
    <w:rsid w:val="008C34EB"/>
    <w:rsid w:val="008C3788"/>
    <w:rsid w:val="008C3A36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C7E05"/>
    <w:rsid w:val="008D07E8"/>
    <w:rsid w:val="008D0812"/>
    <w:rsid w:val="008D0990"/>
    <w:rsid w:val="008D0A7C"/>
    <w:rsid w:val="008D0CFF"/>
    <w:rsid w:val="008D10C0"/>
    <w:rsid w:val="008D115E"/>
    <w:rsid w:val="008D1A81"/>
    <w:rsid w:val="008D1A82"/>
    <w:rsid w:val="008D1EC8"/>
    <w:rsid w:val="008D2155"/>
    <w:rsid w:val="008D2374"/>
    <w:rsid w:val="008D23ED"/>
    <w:rsid w:val="008D28D0"/>
    <w:rsid w:val="008D3614"/>
    <w:rsid w:val="008D39EF"/>
    <w:rsid w:val="008D3D23"/>
    <w:rsid w:val="008D43B7"/>
    <w:rsid w:val="008D479E"/>
    <w:rsid w:val="008D5D7B"/>
    <w:rsid w:val="008D5EF3"/>
    <w:rsid w:val="008D6B0A"/>
    <w:rsid w:val="008D6E26"/>
    <w:rsid w:val="008D715D"/>
    <w:rsid w:val="008D72BA"/>
    <w:rsid w:val="008D7A09"/>
    <w:rsid w:val="008E0088"/>
    <w:rsid w:val="008E1FEA"/>
    <w:rsid w:val="008E2F44"/>
    <w:rsid w:val="008E30F9"/>
    <w:rsid w:val="008E3316"/>
    <w:rsid w:val="008E3499"/>
    <w:rsid w:val="008E4068"/>
    <w:rsid w:val="008E4993"/>
    <w:rsid w:val="008E4D11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94D"/>
    <w:rsid w:val="008F0A58"/>
    <w:rsid w:val="008F0CB8"/>
    <w:rsid w:val="008F1334"/>
    <w:rsid w:val="008F1CBB"/>
    <w:rsid w:val="008F1DE1"/>
    <w:rsid w:val="008F1E17"/>
    <w:rsid w:val="008F3120"/>
    <w:rsid w:val="008F32E7"/>
    <w:rsid w:val="008F34A0"/>
    <w:rsid w:val="008F39C4"/>
    <w:rsid w:val="008F3C09"/>
    <w:rsid w:val="008F3EB8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7DB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3B8"/>
    <w:rsid w:val="009105D1"/>
    <w:rsid w:val="00910A66"/>
    <w:rsid w:val="00910CEE"/>
    <w:rsid w:val="00910FDE"/>
    <w:rsid w:val="0091131D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B66"/>
    <w:rsid w:val="00916CCA"/>
    <w:rsid w:val="009175CD"/>
    <w:rsid w:val="009176D9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394E"/>
    <w:rsid w:val="00924314"/>
    <w:rsid w:val="00925056"/>
    <w:rsid w:val="00925380"/>
    <w:rsid w:val="00925460"/>
    <w:rsid w:val="00925E68"/>
    <w:rsid w:val="00926B47"/>
    <w:rsid w:val="00926BA6"/>
    <w:rsid w:val="00926BD4"/>
    <w:rsid w:val="00926D20"/>
    <w:rsid w:val="00926F03"/>
    <w:rsid w:val="00927043"/>
    <w:rsid w:val="00927472"/>
    <w:rsid w:val="00927560"/>
    <w:rsid w:val="0092778D"/>
    <w:rsid w:val="00927F5D"/>
    <w:rsid w:val="009300AB"/>
    <w:rsid w:val="00931259"/>
    <w:rsid w:val="00931749"/>
    <w:rsid w:val="00931D9A"/>
    <w:rsid w:val="00931EC1"/>
    <w:rsid w:val="00932A5C"/>
    <w:rsid w:val="00932CE5"/>
    <w:rsid w:val="00932D58"/>
    <w:rsid w:val="00933214"/>
    <w:rsid w:val="0093323F"/>
    <w:rsid w:val="009332F2"/>
    <w:rsid w:val="009332F8"/>
    <w:rsid w:val="009336CF"/>
    <w:rsid w:val="00933936"/>
    <w:rsid w:val="009339E5"/>
    <w:rsid w:val="00934043"/>
    <w:rsid w:val="009340C9"/>
    <w:rsid w:val="00934987"/>
    <w:rsid w:val="00934FF8"/>
    <w:rsid w:val="00935A24"/>
    <w:rsid w:val="00935B56"/>
    <w:rsid w:val="009364EC"/>
    <w:rsid w:val="009366F7"/>
    <w:rsid w:val="00937BF4"/>
    <w:rsid w:val="009400E5"/>
    <w:rsid w:val="009401AC"/>
    <w:rsid w:val="009402E0"/>
    <w:rsid w:val="00940457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66BE"/>
    <w:rsid w:val="00946B8E"/>
    <w:rsid w:val="00946D8A"/>
    <w:rsid w:val="00947253"/>
    <w:rsid w:val="0094737A"/>
    <w:rsid w:val="00947894"/>
    <w:rsid w:val="00947E5F"/>
    <w:rsid w:val="00950041"/>
    <w:rsid w:val="009505AD"/>
    <w:rsid w:val="00950B1C"/>
    <w:rsid w:val="009518C6"/>
    <w:rsid w:val="00951F08"/>
    <w:rsid w:val="00952C2A"/>
    <w:rsid w:val="00952FC2"/>
    <w:rsid w:val="00953960"/>
    <w:rsid w:val="00953C0A"/>
    <w:rsid w:val="009540C9"/>
    <w:rsid w:val="00954E99"/>
    <w:rsid w:val="00954F9C"/>
    <w:rsid w:val="0095503E"/>
    <w:rsid w:val="00955043"/>
    <w:rsid w:val="009562F1"/>
    <w:rsid w:val="00956D23"/>
    <w:rsid w:val="00956F82"/>
    <w:rsid w:val="0095711E"/>
    <w:rsid w:val="00957476"/>
    <w:rsid w:val="00957AAB"/>
    <w:rsid w:val="00957EFC"/>
    <w:rsid w:val="00957F3E"/>
    <w:rsid w:val="00957F95"/>
    <w:rsid w:val="0096030F"/>
    <w:rsid w:val="00960B54"/>
    <w:rsid w:val="00960CEA"/>
    <w:rsid w:val="009622FC"/>
    <w:rsid w:val="00962837"/>
    <w:rsid w:val="00962A68"/>
    <w:rsid w:val="00963ACD"/>
    <w:rsid w:val="00963FA5"/>
    <w:rsid w:val="009649CD"/>
    <w:rsid w:val="00964E20"/>
    <w:rsid w:val="00964E9C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362E"/>
    <w:rsid w:val="00974545"/>
    <w:rsid w:val="00975C16"/>
    <w:rsid w:val="009768F6"/>
    <w:rsid w:val="0097692B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4EDA"/>
    <w:rsid w:val="0099516A"/>
    <w:rsid w:val="009953C0"/>
    <w:rsid w:val="009955C3"/>
    <w:rsid w:val="00996512"/>
    <w:rsid w:val="00996889"/>
    <w:rsid w:val="009968EE"/>
    <w:rsid w:val="00997E81"/>
    <w:rsid w:val="00997FD6"/>
    <w:rsid w:val="009A0716"/>
    <w:rsid w:val="009A0E16"/>
    <w:rsid w:val="009A187A"/>
    <w:rsid w:val="009A1CD5"/>
    <w:rsid w:val="009A1E1E"/>
    <w:rsid w:val="009A2C69"/>
    <w:rsid w:val="009A3C0F"/>
    <w:rsid w:val="009A4C2C"/>
    <w:rsid w:val="009A53D6"/>
    <w:rsid w:val="009A59A2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EBB"/>
    <w:rsid w:val="009B530E"/>
    <w:rsid w:val="009B576C"/>
    <w:rsid w:val="009B5BE3"/>
    <w:rsid w:val="009B5D00"/>
    <w:rsid w:val="009B5D29"/>
    <w:rsid w:val="009B6EDE"/>
    <w:rsid w:val="009B73BC"/>
    <w:rsid w:val="009B75DD"/>
    <w:rsid w:val="009C001F"/>
    <w:rsid w:val="009C04C9"/>
    <w:rsid w:val="009C0C11"/>
    <w:rsid w:val="009C0FEA"/>
    <w:rsid w:val="009C107F"/>
    <w:rsid w:val="009C1F56"/>
    <w:rsid w:val="009C2111"/>
    <w:rsid w:val="009C267E"/>
    <w:rsid w:val="009C2E39"/>
    <w:rsid w:val="009C30BC"/>
    <w:rsid w:val="009C3E99"/>
    <w:rsid w:val="009C451C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081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140E"/>
    <w:rsid w:val="009E1B05"/>
    <w:rsid w:val="009E2B8F"/>
    <w:rsid w:val="009E31A0"/>
    <w:rsid w:val="009E31E9"/>
    <w:rsid w:val="009E36E4"/>
    <w:rsid w:val="009E5613"/>
    <w:rsid w:val="009E59CA"/>
    <w:rsid w:val="009E5D7C"/>
    <w:rsid w:val="009E65F4"/>
    <w:rsid w:val="009E68FC"/>
    <w:rsid w:val="009E6FC2"/>
    <w:rsid w:val="009E74DD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184"/>
    <w:rsid w:val="009F754C"/>
    <w:rsid w:val="009F75AE"/>
    <w:rsid w:val="009F7DEF"/>
    <w:rsid w:val="009F7E8C"/>
    <w:rsid w:val="00A005E7"/>
    <w:rsid w:val="00A00783"/>
    <w:rsid w:val="00A02032"/>
    <w:rsid w:val="00A02629"/>
    <w:rsid w:val="00A02715"/>
    <w:rsid w:val="00A03B42"/>
    <w:rsid w:val="00A04334"/>
    <w:rsid w:val="00A045AA"/>
    <w:rsid w:val="00A048C2"/>
    <w:rsid w:val="00A04B9D"/>
    <w:rsid w:val="00A05998"/>
    <w:rsid w:val="00A06AD5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2E7"/>
    <w:rsid w:val="00A124FF"/>
    <w:rsid w:val="00A12502"/>
    <w:rsid w:val="00A127F3"/>
    <w:rsid w:val="00A129FA"/>
    <w:rsid w:val="00A13215"/>
    <w:rsid w:val="00A13854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3081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34C"/>
    <w:rsid w:val="00A36794"/>
    <w:rsid w:val="00A36974"/>
    <w:rsid w:val="00A36BE1"/>
    <w:rsid w:val="00A37288"/>
    <w:rsid w:val="00A37B19"/>
    <w:rsid w:val="00A37CFD"/>
    <w:rsid w:val="00A40731"/>
    <w:rsid w:val="00A41427"/>
    <w:rsid w:val="00A415F7"/>
    <w:rsid w:val="00A4193F"/>
    <w:rsid w:val="00A419AA"/>
    <w:rsid w:val="00A41CE4"/>
    <w:rsid w:val="00A4248B"/>
    <w:rsid w:val="00A4264A"/>
    <w:rsid w:val="00A42735"/>
    <w:rsid w:val="00A42F96"/>
    <w:rsid w:val="00A43A5A"/>
    <w:rsid w:val="00A44049"/>
    <w:rsid w:val="00A44EBD"/>
    <w:rsid w:val="00A44FB5"/>
    <w:rsid w:val="00A452C5"/>
    <w:rsid w:val="00A463EC"/>
    <w:rsid w:val="00A46849"/>
    <w:rsid w:val="00A47203"/>
    <w:rsid w:val="00A47369"/>
    <w:rsid w:val="00A474A8"/>
    <w:rsid w:val="00A47DB9"/>
    <w:rsid w:val="00A510FC"/>
    <w:rsid w:val="00A51691"/>
    <w:rsid w:val="00A51C20"/>
    <w:rsid w:val="00A527DA"/>
    <w:rsid w:val="00A52977"/>
    <w:rsid w:val="00A52F78"/>
    <w:rsid w:val="00A533C5"/>
    <w:rsid w:val="00A53A84"/>
    <w:rsid w:val="00A53AAF"/>
    <w:rsid w:val="00A548CA"/>
    <w:rsid w:val="00A54A46"/>
    <w:rsid w:val="00A54B46"/>
    <w:rsid w:val="00A54DF9"/>
    <w:rsid w:val="00A551C4"/>
    <w:rsid w:val="00A551E4"/>
    <w:rsid w:val="00A55569"/>
    <w:rsid w:val="00A55A55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6727"/>
    <w:rsid w:val="00A66F82"/>
    <w:rsid w:val="00A675FA"/>
    <w:rsid w:val="00A701C0"/>
    <w:rsid w:val="00A705EF"/>
    <w:rsid w:val="00A70AA5"/>
    <w:rsid w:val="00A70E06"/>
    <w:rsid w:val="00A71443"/>
    <w:rsid w:val="00A71677"/>
    <w:rsid w:val="00A717AF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3EBB"/>
    <w:rsid w:val="00A747BE"/>
    <w:rsid w:val="00A74A63"/>
    <w:rsid w:val="00A74DEF"/>
    <w:rsid w:val="00A75754"/>
    <w:rsid w:val="00A776E5"/>
    <w:rsid w:val="00A77979"/>
    <w:rsid w:val="00A779C0"/>
    <w:rsid w:val="00A77C05"/>
    <w:rsid w:val="00A77E10"/>
    <w:rsid w:val="00A805A8"/>
    <w:rsid w:val="00A8098B"/>
    <w:rsid w:val="00A810F9"/>
    <w:rsid w:val="00A8133F"/>
    <w:rsid w:val="00A81881"/>
    <w:rsid w:val="00A81B87"/>
    <w:rsid w:val="00A820AC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5CF"/>
    <w:rsid w:val="00A90A9B"/>
    <w:rsid w:val="00A90DA0"/>
    <w:rsid w:val="00A9152A"/>
    <w:rsid w:val="00A9284F"/>
    <w:rsid w:val="00A928B5"/>
    <w:rsid w:val="00A92941"/>
    <w:rsid w:val="00A92BB9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0F05"/>
    <w:rsid w:val="00AA1484"/>
    <w:rsid w:val="00AA26F9"/>
    <w:rsid w:val="00AA27E1"/>
    <w:rsid w:val="00AA2FC5"/>
    <w:rsid w:val="00AA32E2"/>
    <w:rsid w:val="00AA36F1"/>
    <w:rsid w:val="00AA37F2"/>
    <w:rsid w:val="00AA440D"/>
    <w:rsid w:val="00AA4529"/>
    <w:rsid w:val="00AA4843"/>
    <w:rsid w:val="00AA5400"/>
    <w:rsid w:val="00AA5401"/>
    <w:rsid w:val="00AA59D9"/>
    <w:rsid w:val="00AA5A48"/>
    <w:rsid w:val="00AA5CE5"/>
    <w:rsid w:val="00AA6110"/>
    <w:rsid w:val="00AA625E"/>
    <w:rsid w:val="00AA62AD"/>
    <w:rsid w:val="00AA6B91"/>
    <w:rsid w:val="00AA7058"/>
    <w:rsid w:val="00AA714E"/>
    <w:rsid w:val="00AA71D3"/>
    <w:rsid w:val="00AA76C8"/>
    <w:rsid w:val="00AB01E4"/>
    <w:rsid w:val="00AB0865"/>
    <w:rsid w:val="00AB0E36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A2D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3FEA"/>
    <w:rsid w:val="00AC44DA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37"/>
    <w:rsid w:val="00AD72FE"/>
    <w:rsid w:val="00AD7B49"/>
    <w:rsid w:val="00AD7D7F"/>
    <w:rsid w:val="00AE02B5"/>
    <w:rsid w:val="00AE0349"/>
    <w:rsid w:val="00AE0628"/>
    <w:rsid w:val="00AE0D3F"/>
    <w:rsid w:val="00AE0FE0"/>
    <w:rsid w:val="00AE10EF"/>
    <w:rsid w:val="00AE2C04"/>
    <w:rsid w:val="00AE2D5E"/>
    <w:rsid w:val="00AE35A5"/>
    <w:rsid w:val="00AE448D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28C7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9A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A0B"/>
    <w:rsid w:val="00B04E7A"/>
    <w:rsid w:val="00B04FBE"/>
    <w:rsid w:val="00B052D9"/>
    <w:rsid w:val="00B055BB"/>
    <w:rsid w:val="00B06023"/>
    <w:rsid w:val="00B06519"/>
    <w:rsid w:val="00B066C4"/>
    <w:rsid w:val="00B0729F"/>
    <w:rsid w:val="00B07432"/>
    <w:rsid w:val="00B07490"/>
    <w:rsid w:val="00B07542"/>
    <w:rsid w:val="00B07FD3"/>
    <w:rsid w:val="00B10755"/>
    <w:rsid w:val="00B109FF"/>
    <w:rsid w:val="00B1135F"/>
    <w:rsid w:val="00B11465"/>
    <w:rsid w:val="00B11E55"/>
    <w:rsid w:val="00B120C5"/>
    <w:rsid w:val="00B121B7"/>
    <w:rsid w:val="00B12388"/>
    <w:rsid w:val="00B12800"/>
    <w:rsid w:val="00B12B28"/>
    <w:rsid w:val="00B12BE0"/>
    <w:rsid w:val="00B1347D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BE1"/>
    <w:rsid w:val="00B17CF9"/>
    <w:rsid w:val="00B20001"/>
    <w:rsid w:val="00B201FF"/>
    <w:rsid w:val="00B215DC"/>
    <w:rsid w:val="00B2177E"/>
    <w:rsid w:val="00B21817"/>
    <w:rsid w:val="00B219E0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6C70"/>
    <w:rsid w:val="00B26FB4"/>
    <w:rsid w:val="00B3003E"/>
    <w:rsid w:val="00B307AD"/>
    <w:rsid w:val="00B30FA4"/>
    <w:rsid w:val="00B315E0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3E1"/>
    <w:rsid w:val="00B37504"/>
    <w:rsid w:val="00B37823"/>
    <w:rsid w:val="00B37F24"/>
    <w:rsid w:val="00B418E2"/>
    <w:rsid w:val="00B425DF"/>
    <w:rsid w:val="00B42A6C"/>
    <w:rsid w:val="00B42E7B"/>
    <w:rsid w:val="00B433FE"/>
    <w:rsid w:val="00B436B0"/>
    <w:rsid w:val="00B43DA7"/>
    <w:rsid w:val="00B44060"/>
    <w:rsid w:val="00B453C5"/>
    <w:rsid w:val="00B455E7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3BA"/>
    <w:rsid w:val="00B5342D"/>
    <w:rsid w:val="00B539FB"/>
    <w:rsid w:val="00B53C9F"/>
    <w:rsid w:val="00B53F15"/>
    <w:rsid w:val="00B55931"/>
    <w:rsid w:val="00B5636F"/>
    <w:rsid w:val="00B5689A"/>
    <w:rsid w:val="00B56C7B"/>
    <w:rsid w:val="00B57204"/>
    <w:rsid w:val="00B575F1"/>
    <w:rsid w:val="00B6001D"/>
    <w:rsid w:val="00B6059C"/>
    <w:rsid w:val="00B60AC8"/>
    <w:rsid w:val="00B60EEF"/>
    <w:rsid w:val="00B61527"/>
    <w:rsid w:val="00B616F9"/>
    <w:rsid w:val="00B61BB9"/>
    <w:rsid w:val="00B623A7"/>
    <w:rsid w:val="00B62DFB"/>
    <w:rsid w:val="00B63354"/>
    <w:rsid w:val="00B6397E"/>
    <w:rsid w:val="00B639D9"/>
    <w:rsid w:val="00B64257"/>
    <w:rsid w:val="00B6446C"/>
    <w:rsid w:val="00B64689"/>
    <w:rsid w:val="00B64A1D"/>
    <w:rsid w:val="00B65D1E"/>
    <w:rsid w:val="00B6690C"/>
    <w:rsid w:val="00B66C26"/>
    <w:rsid w:val="00B66EA5"/>
    <w:rsid w:val="00B66FA3"/>
    <w:rsid w:val="00B676E8"/>
    <w:rsid w:val="00B67A4B"/>
    <w:rsid w:val="00B7131D"/>
    <w:rsid w:val="00B72054"/>
    <w:rsid w:val="00B72637"/>
    <w:rsid w:val="00B73104"/>
    <w:rsid w:val="00B7372A"/>
    <w:rsid w:val="00B744C2"/>
    <w:rsid w:val="00B74763"/>
    <w:rsid w:val="00B7479B"/>
    <w:rsid w:val="00B74A72"/>
    <w:rsid w:val="00B75427"/>
    <w:rsid w:val="00B75989"/>
    <w:rsid w:val="00B75C11"/>
    <w:rsid w:val="00B75C82"/>
    <w:rsid w:val="00B801D9"/>
    <w:rsid w:val="00B80259"/>
    <w:rsid w:val="00B805F1"/>
    <w:rsid w:val="00B80A32"/>
    <w:rsid w:val="00B80D10"/>
    <w:rsid w:val="00B8188E"/>
    <w:rsid w:val="00B8228C"/>
    <w:rsid w:val="00B82E10"/>
    <w:rsid w:val="00B8305D"/>
    <w:rsid w:val="00B83B4D"/>
    <w:rsid w:val="00B83E2E"/>
    <w:rsid w:val="00B83EFD"/>
    <w:rsid w:val="00B847B6"/>
    <w:rsid w:val="00B84D28"/>
    <w:rsid w:val="00B850DC"/>
    <w:rsid w:val="00B85145"/>
    <w:rsid w:val="00B857EF"/>
    <w:rsid w:val="00B85E04"/>
    <w:rsid w:val="00B876C8"/>
    <w:rsid w:val="00B8786B"/>
    <w:rsid w:val="00B904BF"/>
    <w:rsid w:val="00B90F38"/>
    <w:rsid w:val="00B91731"/>
    <w:rsid w:val="00B91932"/>
    <w:rsid w:val="00B929C1"/>
    <w:rsid w:val="00B92C10"/>
    <w:rsid w:val="00B92FAC"/>
    <w:rsid w:val="00B93279"/>
    <w:rsid w:val="00B937E4"/>
    <w:rsid w:val="00B9388A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3494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295"/>
    <w:rsid w:val="00BB0560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15F"/>
    <w:rsid w:val="00BB3D35"/>
    <w:rsid w:val="00BB4167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2042"/>
    <w:rsid w:val="00BC2283"/>
    <w:rsid w:val="00BC22F4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54F1"/>
    <w:rsid w:val="00BC68F9"/>
    <w:rsid w:val="00BC7947"/>
    <w:rsid w:val="00BD1086"/>
    <w:rsid w:val="00BD11F8"/>
    <w:rsid w:val="00BD2054"/>
    <w:rsid w:val="00BD2C95"/>
    <w:rsid w:val="00BD2F04"/>
    <w:rsid w:val="00BD344D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4DB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58AA"/>
    <w:rsid w:val="00BE6AD1"/>
    <w:rsid w:val="00BE70FF"/>
    <w:rsid w:val="00BE72CD"/>
    <w:rsid w:val="00BF00A6"/>
    <w:rsid w:val="00BF02E3"/>
    <w:rsid w:val="00BF03F3"/>
    <w:rsid w:val="00BF03FB"/>
    <w:rsid w:val="00BF0724"/>
    <w:rsid w:val="00BF2F1C"/>
    <w:rsid w:val="00BF3029"/>
    <w:rsid w:val="00BF4A31"/>
    <w:rsid w:val="00BF4BEB"/>
    <w:rsid w:val="00BF4F0B"/>
    <w:rsid w:val="00BF553C"/>
    <w:rsid w:val="00BF5B02"/>
    <w:rsid w:val="00BF6178"/>
    <w:rsid w:val="00BF631B"/>
    <w:rsid w:val="00BF6521"/>
    <w:rsid w:val="00BF6C40"/>
    <w:rsid w:val="00BF7444"/>
    <w:rsid w:val="00BF752B"/>
    <w:rsid w:val="00BF7855"/>
    <w:rsid w:val="00BF7A71"/>
    <w:rsid w:val="00BF7D29"/>
    <w:rsid w:val="00C00115"/>
    <w:rsid w:val="00C002D3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321"/>
    <w:rsid w:val="00C05906"/>
    <w:rsid w:val="00C05A4E"/>
    <w:rsid w:val="00C05C86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464"/>
    <w:rsid w:val="00C145F8"/>
    <w:rsid w:val="00C14CFD"/>
    <w:rsid w:val="00C14F60"/>
    <w:rsid w:val="00C15914"/>
    <w:rsid w:val="00C162B0"/>
    <w:rsid w:val="00C16321"/>
    <w:rsid w:val="00C17241"/>
    <w:rsid w:val="00C17338"/>
    <w:rsid w:val="00C174A5"/>
    <w:rsid w:val="00C17C52"/>
    <w:rsid w:val="00C20A57"/>
    <w:rsid w:val="00C20E64"/>
    <w:rsid w:val="00C21716"/>
    <w:rsid w:val="00C21CF4"/>
    <w:rsid w:val="00C21E67"/>
    <w:rsid w:val="00C221A3"/>
    <w:rsid w:val="00C222C7"/>
    <w:rsid w:val="00C22592"/>
    <w:rsid w:val="00C22612"/>
    <w:rsid w:val="00C22C2E"/>
    <w:rsid w:val="00C23092"/>
    <w:rsid w:val="00C230A0"/>
    <w:rsid w:val="00C232CF"/>
    <w:rsid w:val="00C232F1"/>
    <w:rsid w:val="00C23A61"/>
    <w:rsid w:val="00C24472"/>
    <w:rsid w:val="00C24DA7"/>
    <w:rsid w:val="00C25DCF"/>
    <w:rsid w:val="00C25FD2"/>
    <w:rsid w:val="00C25FD8"/>
    <w:rsid w:val="00C26C7E"/>
    <w:rsid w:val="00C27140"/>
    <w:rsid w:val="00C27307"/>
    <w:rsid w:val="00C3001C"/>
    <w:rsid w:val="00C307DE"/>
    <w:rsid w:val="00C3085D"/>
    <w:rsid w:val="00C31703"/>
    <w:rsid w:val="00C31CD0"/>
    <w:rsid w:val="00C3275C"/>
    <w:rsid w:val="00C327ED"/>
    <w:rsid w:val="00C33173"/>
    <w:rsid w:val="00C33789"/>
    <w:rsid w:val="00C33E42"/>
    <w:rsid w:val="00C348A1"/>
    <w:rsid w:val="00C34A10"/>
    <w:rsid w:val="00C36238"/>
    <w:rsid w:val="00C362AC"/>
    <w:rsid w:val="00C37AAF"/>
    <w:rsid w:val="00C37BCF"/>
    <w:rsid w:val="00C40645"/>
    <w:rsid w:val="00C40B9A"/>
    <w:rsid w:val="00C40BCE"/>
    <w:rsid w:val="00C40C61"/>
    <w:rsid w:val="00C40DF1"/>
    <w:rsid w:val="00C40DFA"/>
    <w:rsid w:val="00C40E6A"/>
    <w:rsid w:val="00C411FF"/>
    <w:rsid w:val="00C41EFF"/>
    <w:rsid w:val="00C42065"/>
    <w:rsid w:val="00C427BB"/>
    <w:rsid w:val="00C42804"/>
    <w:rsid w:val="00C428C1"/>
    <w:rsid w:val="00C42B93"/>
    <w:rsid w:val="00C42C11"/>
    <w:rsid w:val="00C434AC"/>
    <w:rsid w:val="00C43D2B"/>
    <w:rsid w:val="00C449CC"/>
    <w:rsid w:val="00C44D5F"/>
    <w:rsid w:val="00C45052"/>
    <w:rsid w:val="00C45487"/>
    <w:rsid w:val="00C45620"/>
    <w:rsid w:val="00C45A06"/>
    <w:rsid w:val="00C45AC5"/>
    <w:rsid w:val="00C46AAB"/>
    <w:rsid w:val="00C46B7B"/>
    <w:rsid w:val="00C46DB7"/>
    <w:rsid w:val="00C47011"/>
    <w:rsid w:val="00C47B13"/>
    <w:rsid w:val="00C50423"/>
    <w:rsid w:val="00C51268"/>
    <w:rsid w:val="00C524D7"/>
    <w:rsid w:val="00C534C6"/>
    <w:rsid w:val="00C53B3A"/>
    <w:rsid w:val="00C53E3C"/>
    <w:rsid w:val="00C540B4"/>
    <w:rsid w:val="00C542C5"/>
    <w:rsid w:val="00C5432F"/>
    <w:rsid w:val="00C54632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759"/>
    <w:rsid w:val="00C60A16"/>
    <w:rsid w:val="00C61008"/>
    <w:rsid w:val="00C6118D"/>
    <w:rsid w:val="00C61458"/>
    <w:rsid w:val="00C61CA6"/>
    <w:rsid w:val="00C620B4"/>
    <w:rsid w:val="00C62A18"/>
    <w:rsid w:val="00C62C8B"/>
    <w:rsid w:val="00C63886"/>
    <w:rsid w:val="00C639BF"/>
    <w:rsid w:val="00C63A59"/>
    <w:rsid w:val="00C63CF8"/>
    <w:rsid w:val="00C63D34"/>
    <w:rsid w:val="00C646D4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5EA0"/>
    <w:rsid w:val="00C76372"/>
    <w:rsid w:val="00C7672C"/>
    <w:rsid w:val="00C76783"/>
    <w:rsid w:val="00C76B1A"/>
    <w:rsid w:val="00C77540"/>
    <w:rsid w:val="00C77C3D"/>
    <w:rsid w:val="00C77EA6"/>
    <w:rsid w:val="00C80624"/>
    <w:rsid w:val="00C8068B"/>
    <w:rsid w:val="00C813F7"/>
    <w:rsid w:val="00C81401"/>
    <w:rsid w:val="00C82183"/>
    <w:rsid w:val="00C82376"/>
    <w:rsid w:val="00C828B6"/>
    <w:rsid w:val="00C82911"/>
    <w:rsid w:val="00C82AE7"/>
    <w:rsid w:val="00C82B6C"/>
    <w:rsid w:val="00C835E6"/>
    <w:rsid w:val="00C83889"/>
    <w:rsid w:val="00C83B65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0FD6"/>
    <w:rsid w:val="00C911AB"/>
    <w:rsid w:val="00C91640"/>
    <w:rsid w:val="00C91CB0"/>
    <w:rsid w:val="00C91CE7"/>
    <w:rsid w:val="00C91D0F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5B9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87"/>
    <w:rsid w:val="00CA0DAA"/>
    <w:rsid w:val="00CA0F51"/>
    <w:rsid w:val="00CA10B6"/>
    <w:rsid w:val="00CA1B2C"/>
    <w:rsid w:val="00CA1B51"/>
    <w:rsid w:val="00CA2A8B"/>
    <w:rsid w:val="00CA2F67"/>
    <w:rsid w:val="00CA3314"/>
    <w:rsid w:val="00CA3333"/>
    <w:rsid w:val="00CA391B"/>
    <w:rsid w:val="00CA3DB0"/>
    <w:rsid w:val="00CA3EBF"/>
    <w:rsid w:val="00CA402D"/>
    <w:rsid w:val="00CA43C3"/>
    <w:rsid w:val="00CA4A4C"/>
    <w:rsid w:val="00CA4F03"/>
    <w:rsid w:val="00CA566A"/>
    <w:rsid w:val="00CA60F0"/>
    <w:rsid w:val="00CA6ED6"/>
    <w:rsid w:val="00CA708F"/>
    <w:rsid w:val="00CA70F8"/>
    <w:rsid w:val="00CA7AC7"/>
    <w:rsid w:val="00CA7AD3"/>
    <w:rsid w:val="00CB0525"/>
    <w:rsid w:val="00CB12AE"/>
    <w:rsid w:val="00CB1570"/>
    <w:rsid w:val="00CB20C3"/>
    <w:rsid w:val="00CB21E2"/>
    <w:rsid w:val="00CB29E7"/>
    <w:rsid w:val="00CB2DB9"/>
    <w:rsid w:val="00CB2F76"/>
    <w:rsid w:val="00CB3431"/>
    <w:rsid w:val="00CB4C0D"/>
    <w:rsid w:val="00CB5329"/>
    <w:rsid w:val="00CB53EA"/>
    <w:rsid w:val="00CB5B02"/>
    <w:rsid w:val="00CB648F"/>
    <w:rsid w:val="00CB6B09"/>
    <w:rsid w:val="00CB6FFF"/>
    <w:rsid w:val="00CB7044"/>
    <w:rsid w:val="00CB7729"/>
    <w:rsid w:val="00CB788A"/>
    <w:rsid w:val="00CB79F8"/>
    <w:rsid w:val="00CB7C94"/>
    <w:rsid w:val="00CB7D50"/>
    <w:rsid w:val="00CC010B"/>
    <w:rsid w:val="00CC0C7C"/>
    <w:rsid w:val="00CC147B"/>
    <w:rsid w:val="00CC26AF"/>
    <w:rsid w:val="00CC2A51"/>
    <w:rsid w:val="00CC3393"/>
    <w:rsid w:val="00CC35A0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5D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428"/>
    <w:rsid w:val="00CE0788"/>
    <w:rsid w:val="00CE0A4C"/>
    <w:rsid w:val="00CE1021"/>
    <w:rsid w:val="00CE1D54"/>
    <w:rsid w:val="00CE1E71"/>
    <w:rsid w:val="00CE24E5"/>
    <w:rsid w:val="00CE263E"/>
    <w:rsid w:val="00CE40F3"/>
    <w:rsid w:val="00CE43CA"/>
    <w:rsid w:val="00CE49B2"/>
    <w:rsid w:val="00CE537F"/>
    <w:rsid w:val="00CE5558"/>
    <w:rsid w:val="00CE55DF"/>
    <w:rsid w:val="00CE5922"/>
    <w:rsid w:val="00CE5982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266"/>
    <w:rsid w:val="00CF7BBF"/>
    <w:rsid w:val="00CF7C53"/>
    <w:rsid w:val="00CF7E94"/>
    <w:rsid w:val="00D004C7"/>
    <w:rsid w:val="00D0091C"/>
    <w:rsid w:val="00D00D2A"/>
    <w:rsid w:val="00D018E6"/>
    <w:rsid w:val="00D01FC4"/>
    <w:rsid w:val="00D024BB"/>
    <w:rsid w:val="00D03BA0"/>
    <w:rsid w:val="00D03E9A"/>
    <w:rsid w:val="00D04315"/>
    <w:rsid w:val="00D04985"/>
    <w:rsid w:val="00D049DE"/>
    <w:rsid w:val="00D04D4D"/>
    <w:rsid w:val="00D04DC8"/>
    <w:rsid w:val="00D04FC9"/>
    <w:rsid w:val="00D0530D"/>
    <w:rsid w:val="00D06935"/>
    <w:rsid w:val="00D06BDB"/>
    <w:rsid w:val="00D07308"/>
    <w:rsid w:val="00D07472"/>
    <w:rsid w:val="00D074D2"/>
    <w:rsid w:val="00D07CEA"/>
    <w:rsid w:val="00D100D8"/>
    <w:rsid w:val="00D10262"/>
    <w:rsid w:val="00D10D21"/>
    <w:rsid w:val="00D11B4A"/>
    <w:rsid w:val="00D12044"/>
    <w:rsid w:val="00D12132"/>
    <w:rsid w:val="00D12A46"/>
    <w:rsid w:val="00D12A78"/>
    <w:rsid w:val="00D13510"/>
    <w:rsid w:val="00D13B74"/>
    <w:rsid w:val="00D13FE1"/>
    <w:rsid w:val="00D141B0"/>
    <w:rsid w:val="00D145E7"/>
    <w:rsid w:val="00D14A0C"/>
    <w:rsid w:val="00D15152"/>
    <w:rsid w:val="00D158B6"/>
    <w:rsid w:val="00D15D0B"/>
    <w:rsid w:val="00D15FA3"/>
    <w:rsid w:val="00D16382"/>
    <w:rsid w:val="00D175BD"/>
    <w:rsid w:val="00D17767"/>
    <w:rsid w:val="00D17BEC"/>
    <w:rsid w:val="00D202A9"/>
    <w:rsid w:val="00D20485"/>
    <w:rsid w:val="00D205A1"/>
    <w:rsid w:val="00D205AE"/>
    <w:rsid w:val="00D2065E"/>
    <w:rsid w:val="00D2081C"/>
    <w:rsid w:val="00D210BB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3BD"/>
    <w:rsid w:val="00D27D91"/>
    <w:rsid w:val="00D30092"/>
    <w:rsid w:val="00D3026E"/>
    <w:rsid w:val="00D313B8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AF9"/>
    <w:rsid w:val="00D36991"/>
    <w:rsid w:val="00D36A5B"/>
    <w:rsid w:val="00D37647"/>
    <w:rsid w:val="00D37E89"/>
    <w:rsid w:val="00D40665"/>
    <w:rsid w:val="00D40F86"/>
    <w:rsid w:val="00D41128"/>
    <w:rsid w:val="00D41327"/>
    <w:rsid w:val="00D41E57"/>
    <w:rsid w:val="00D428CD"/>
    <w:rsid w:val="00D43F7E"/>
    <w:rsid w:val="00D448E4"/>
    <w:rsid w:val="00D453BD"/>
    <w:rsid w:val="00D455B7"/>
    <w:rsid w:val="00D45AC3"/>
    <w:rsid w:val="00D469A7"/>
    <w:rsid w:val="00D47A9B"/>
    <w:rsid w:val="00D50AC9"/>
    <w:rsid w:val="00D516BE"/>
    <w:rsid w:val="00D519EA"/>
    <w:rsid w:val="00D51ACB"/>
    <w:rsid w:val="00D51BCD"/>
    <w:rsid w:val="00D52133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7D2C"/>
    <w:rsid w:val="00D67EAE"/>
    <w:rsid w:val="00D67FEE"/>
    <w:rsid w:val="00D70030"/>
    <w:rsid w:val="00D702C7"/>
    <w:rsid w:val="00D703C2"/>
    <w:rsid w:val="00D70738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21E"/>
    <w:rsid w:val="00D7465E"/>
    <w:rsid w:val="00D75601"/>
    <w:rsid w:val="00D75F42"/>
    <w:rsid w:val="00D76028"/>
    <w:rsid w:val="00D771FA"/>
    <w:rsid w:val="00D77E33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3C6"/>
    <w:rsid w:val="00D83880"/>
    <w:rsid w:val="00D83AAB"/>
    <w:rsid w:val="00D83E6E"/>
    <w:rsid w:val="00D83F88"/>
    <w:rsid w:val="00D847A6"/>
    <w:rsid w:val="00D847D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672"/>
    <w:rsid w:val="00D95EAD"/>
    <w:rsid w:val="00D95F2F"/>
    <w:rsid w:val="00D966A7"/>
    <w:rsid w:val="00D97529"/>
    <w:rsid w:val="00D976F8"/>
    <w:rsid w:val="00D97744"/>
    <w:rsid w:val="00D97996"/>
    <w:rsid w:val="00D97D1C"/>
    <w:rsid w:val="00DA0140"/>
    <w:rsid w:val="00DA1C94"/>
    <w:rsid w:val="00DA1CD8"/>
    <w:rsid w:val="00DA1D07"/>
    <w:rsid w:val="00DA1F52"/>
    <w:rsid w:val="00DA20C0"/>
    <w:rsid w:val="00DA4065"/>
    <w:rsid w:val="00DA4835"/>
    <w:rsid w:val="00DA4CA3"/>
    <w:rsid w:val="00DA58AE"/>
    <w:rsid w:val="00DA6061"/>
    <w:rsid w:val="00DA607C"/>
    <w:rsid w:val="00DA60BF"/>
    <w:rsid w:val="00DA614B"/>
    <w:rsid w:val="00DA657C"/>
    <w:rsid w:val="00DA6F0A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3196"/>
    <w:rsid w:val="00DB3308"/>
    <w:rsid w:val="00DB3AA1"/>
    <w:rsid w:val="00DB4263"/>
    <w:rsid w:val="00DB4ADF"/>
    <w:rsid w:val="00DB52CD"/>
    <w:rsid w:val="00DB55D9"/>
    <w:rsid w:val="00DB5812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C00F6"/>
    <w:rsid w:val="00DC02D4"/>
    <w:rsid w:val="00DC0CF7"/>
    <w:rsid w:val="00DC0F9E"/>
    <w:rsid w:val="00DC114F"/>
    <w:rsid w:val="00DC133C"/>
    <w:rsid w:val="00DC151F"/>
    <w:rsid w:val="00DC1779"/>
    <w:rsid w:val="00DC1A60"/>
    <w:rsid w:val="00DC1CB5"/>
    <w:rsid w:val="00DC1D33"/>
    <w:rsid w:val="00DC1EA1"/>
    <w:rsid w:val="00DC1F28"/>
    <w:rsid w:val="00DC2AE4"/>
    <w:rsid w:val="00DC30E2"/>
    <w:rsid w:val="00DC3233"/>
    <w:rsid w:val="00DC48CD"/>
    <w:rsid w:val="00DC4B07"/>
    <w:rsid w:val="00DC5472"/>
    <w:rsid w:val="00DC5A3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82D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394"/>
    <w:rsid w:val="00DE6830"/>
    <w:rsid w:val="00DE68CD"/>
    <w:rsid w:val="00DE694A"/>
    <w:rsid w:val="00DE699E"/>
    <w:rsid w:val="00DE6BAF"/>
    <w:rsid w:val="00DE6F7C"/>
    <w:rsid w:val="00DE7201"/>
    <w:rsid w:val="00DF02E9"/>
    <w:rsid w:val="00DF0A6E"/>
    <w:rsid w:val="00DF1063"/>
    <w:rsid w:val="00DF1438"/>
    <w:rsid w:val="00DF1558"/>
    <w:rsid w:val="00DF1667"/>
    <w:rsid w:val="00DF1D19"/>
    <w:rsid w:val="00DF22FD"/>
    <w:rsid w:val="00DF231F"/>
    <w:rsid w:val="00DF2716"/>
    <w:rsid w:val="00DF2CA4"/>
    <w:rsid w:val="00DF3808"/>
    <w:rsid w:val="00DF40D6"/>
    <w:rsid w:val="00DF412D"/>
    <w:rsid w:val="00DF4414"/>
    <w:rsid w:val="00DF44D6"/>
    <w:rsid w:val="00DF46F7"/>
    <w:rsid w:val="00DF4C28"/>
    <w:rsid w:val="00DF4FED"/>
    <w:rsid w:val="00DF5006"/>
    <w:rsid w:val="00DF54B6"/>
    <w:rsid w:val="00DF5DB0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5F0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1B01"/>
    <w:rsid w:val="00E220E2"/>
    <w:rsid w:val="00E22978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6890"/>
    <w:rsid w:val="00E27586"/>
    <w:rsid w:val="00E277EC"/>
    <w:rsid w:val="00E27B2F"/>
    <w:rsid w:val="00E27CEC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9AA"/>
    <w:rsid w:val="00E359D3"/>
    <w:rsid w:val="00E35F80"/>
    <w:rsid w:val="00E36028"/>
    <w:rsid w:val="00E36558"/>
    <w:rsid w:val="00E3707D"/>
    <w:rsid w:val="00E3714C"/>
    <w:rsid w:val="00E375F5"/>
    <w:rsid w:val="00E376E0"/>
    <w:rsid w:val="00E40C23"/>
    <w:rsid w:val="00E40CC1"/>
    <w:rsid w:val="00E417B9"/>
    <w:rsid w:val="00E41979"/>
    <w:rsid w:val="00E4265F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6DC"/>
    <w:rsid w:val="00E55B92"/>
    <w:rsid w:val="00E55BAE"/>
    <w:rsid w:val="00E55D06"/>
    <w:rsid w:val="00E565D4"/>
    <w:rsid w:val="00E575F6"/>
    <w:rsid w:val="00E57DF8"/>
    <w:rsid w:val="00E60B01"/>
    <w:rsid w:val="00E60B3F"/>
    <w:rsid w:val="00E60ED2"/>
    <w:rsid w:val="00E6107E"/>
    <w:rsid w:val="00E612CA"/>
    <w:rsid w:val="00E61C85"/>
    <w:rsid w:val="00E61EDD"/>
    <w:rsid w:val="00E61FA7"/>
    <w:rsid w:val="00E620DC"/>
    <w:rsid w:val="00E6244A"/>
    <w:rsid w:val="00E628E6"/>
    <w:rsid w:val="00E62E49"/>
    <w:rsid w:val="00E64517"/>
    <w:rsid w:val="00E64ECD"/>
    <w:rsid w:val="00E64FDC"/>
    <w:rsid w:val="00E659A5"/>
    <w:rsid w:val="00E66221"/>
    <w:rsid w:val="00E66604"/>
    <w:rsid w:val="00E67319"/>
    <w:rsid w:val="00E67408"/>
    <w:rsid w:val="00E675B0"/>
    <w:rsid w:val="00E675D3"/>
    <w:rsid w:val="00E678FF"/>
    <w:rsid w:val="00E67B8E"/>
    <w:rsid w:val="00E67CFA"/>
    <w:rsid w:val="00E67E77"/>
    <w:rsid w:val="00E706A7"/>
    <w:rsid w:val="00E70729"/>
    <w:rsid w:val="00E71152"/>
    <w:rsid w:val="00E71278"/>
    <w:rsid w:val="00E7187F"/>
    <w:rsid w:val="00E7197C"/>
    <w:rsid w:val="00E719DC"/>
    <w:rsid w:val="00E71FF4"/>
    <w:rsid w:val="00E722A3"/>
    <w:rsid w:val="00E72418"/>
    <w:rsid w:val="00E72E93"/>
    <w:rsid w:val="00E73560"/>
    <w:rsid w:val="00E736ED"/>
    <w:rsid w:val="00E73F93"/>
    <w:rsid w:val="00E74363"/>
    <w:rsid w:val="00E74ADD"/>
    <w:rsid w:val="00E74D34"/>
    <w:rsid w:val="00E752CA"/>
    <w:rsid w:val="00E75C27"/>
    <w:rsid w:val="00E75D61"/>
    <w:rsid w:val="00E75FB8"/>
    <w:rsid w:val="00E776BA"/>
    <w:rsid w:val="00E778A4"/>
    <w:rsid w:val="00E8093F"/>
    <w:rsid w:val="00E80BBF"/>
    <w:rsid w:val="00E80BE7"/>
    <w:rsid w:val="00E80DFE"/>
    <w:rsid w:val="00E81793"/>
    <w:rsid w:val="00E820B3"/>
    <w:rsid w:val="00E8256E"/>
    <w:rsid w:val="00E826A9"/>
    <w:rsid w:val="00E82767"/>
    <w:rsid w:val="00E83F7B"/>
    <w:rsid w:val="00E8480B"/>
    <w:rsid w:val="00E8525D"/>
    <w:rsid w:val="00E853E5"/>
    <w:rsid w:val="00E8567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87D55"/>
    <w:rsid w:val="00E902E5"/>
    <w:rsid w:val="00E90724"/>
    <w:rsid w:val="00E90DF5"/>
    <w:rsid w:val="00E90E55"/>
    <w:rsid w:val="00E917A3"/>
    <w:rsid w:val="00E92C83"/>
    <w:rsid w:val="00E93120"/>
    <w:rsid w:val="00E93646"/>
    <w:rsid w:val="00E9393B"/>
    <w:rsid w:val="00E93AA8"/>
    <w:rsid w:val="00E943CF"/>
    <w:rsid w:val="00E944DF"/>
    <w:rsid w:val="00E94637"/>
    <w:rsid w:val="00E94FB8"/>
    <w:rsid w:val="00E95B1B"/>
    <w:rsid w:val="00E95C4C"/>
    <w:rsid w:val="00E969F4"/>
    <w:rsid w:val="00E973B0"/>
    <w:rsid w:val="00E97825"/>
    <w:rsid w:val="00E97E85"/>
    <w:rsid w:val="00EA061C"/>
    <w:rsid w:val="00EA081E"/>
    <w:rsid w:val="00EA0ADD"/>
    <w:rsid w:val="00EA102B"/>
    <w:rsid w:val="00EA1428"/>
    <w:rsid w:val="00EA1C18"/>
    <w:rsid w:val="00EA1EE0"/>
    <w:rsid w:val="00EA2B9B"/>
    <w:rsid w:val="00EA2FDF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6D3F"/>
    <w:rsid w:val="00EA73C9"/>
    <w:rsid w:val="00EA786D"/>
    <w:rsid w:val="00EA791C"/>
    <w:rsid w:val="00EA7C80"/>
    <w:rsid w:val="00EA7F0F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5B7E"/>
    <w:rsid w:val="00EB616F"/>
    <w:rsid w:val="00EB65EE"/>
    <w:rsid w:val="00EB683A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4D0"/>
    <w:rsid w:val="00EC2DC0"/>
    <w:rsid w:val="00EC311A"/>
    <w:rsid w:val="00EC4125"/>
    <w:rsid w:val="00EC4147"/>
    <w:rsid w:val="00EC4223"/>
    <w:rsid w:val="00EC4642"/>
    <w:rsid w:val="00EC4B88"/>
    <w:rsid w:val="00EC526D"/>
    <w:rsid w:val="00EC5A8B"/>
    <w:rsid w:val="00EC5F83"/>
    <w:rsid w:val="00EC5FF4"/>
    <w:rsid w:val="00EC67BB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833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6BED"/>
    <w:rsid w:val="00ED70F2"/>
    <w:rsid w:val="00ED72DE"/>
    <w:rsid w:val="00ED737B"/>
    <w:rsid w:val="00ED761E"/>
    <w:rsid w:val="00EE08D1"/>
    <w:rsid w:val="00EE08D5"/>
    <w:rsid w:val="00EE0D8D"/>
    <w:rsid w:val="00EE1595"/>
    <w:rsid w:val="00EE203B"/>
    <w:rsid w:val="00EE22DC"/>
    <w:rsid w:val="00EE2C40"/>
    <w:rsid w:val="00EE2F42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072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00A7"/>
    <w:rsid w:val="00F00706"/>
    <w:rsid w:val="00F02112"/>
    <w:rsid w:val="00F02794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5119"/>
    <w:rsid w:val="00F15633"/>
    <w:rsid w:val="00F158CF"/>
    <w:rsid w:val="00F15905"/>
    <w:rsid w:val="00F16285"/>
    <w:rsid w:val="00F16732"/>
    <w:rsid w:val="00F16A88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501"/>
    <w:rsid w:val="00F22702"/>
    <w:rsid w:val="00F2279A"/>
    <w:rsid w:val="00F22DC1"/>
    <w:rsid w:val="00F23CC2"/>
    <w:rsid w:val="00F23D9C"/>
    <w:rsid w:val="00F24466"/>
    <w:rsid w:val="00F24531"/>
    <w:rsid w:val="00F24854"/>
    <w:rsid w:val="00F24F95"/>
    <w:rsid w:val="00F25026"/>
    <w:rsid w:val="00F25032"/>
    <w:rsid w:val="00F2506F"/>
    <w:rsid w:val="00F250FE"/>
    <w:rsid w:val="00F26D70"/>
    <w:rsid w:val="00F27690"/>
    <w:rsid w:val="00F27704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1B05"/>
    <w:rsid w:val="00F3245F"/>
    <w:rsid w:val="00F32A10"/>
    <w:rsid w:val="00F32CFC"/>
    <w:rsid w:val="00F338CA"/>
    <w:rsid w:val="00F33904"/>
    <w:rsid w:val="00F33988"/>
    <w:rsid w:val="00F340EB"/>
    <w:rsid w:val="00F34395"/>
    <w:rsid w:val="00F344C1"/>
    <w:rsid w:val="00F3487A"/>
    <w:rsid w:val="00F3503A"/>
    <w:rsid w:val="00F35248"/>
    <w:rsid w:val="00F354C6"/>
    <w:rsid w:val="00F354EB"/>
    <w:rsid w:val="00F358A1"/>
    <w:rsid w:val="00F36797"/>
    <w:rsid w:val="00F36CC2"/>
    <w:rsid w:val="00F372A4"/>
    <w:rsid w:val="00F3797F"/>
    <w:rsid w:val="00F37A34"/>
    <w:rsid w:val="00F37BC6"/>
    <w:rsid w:val="00F402D7"/>
    <w:rsid w:val="00F41FF8"/>
    <w:rsid w:val="00F42484"/>
    <w:rsid w:val="00F4295D"/>
    <w:rsid w:val="00F431D1"/>
    <w:rsid w:val="00F4370F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E80"/>
    <w:rsid w:val="00F5054A"/>
    <w:rsid w:val="00F505B1"/>
    <w:rsid w:val="00F50692"/>
    <w:rsid w:val="00F508A0"/>
    <w:rsid w:val="00F514FF"/>
    <w:rsid w:val="00F5168E"/>
    <w:rsid w:val="00F517D1"/>
    <w:rsid w:val="00F51A61"/>
    <w:rsid w:val="00F51CDF"/>
    <w:rsid w:val="00F51CFD"/>
    <w:rsid w:val="00F5246E"/>
    <w:rsid w:val="00F52493"/>
    <w:rsid w:val="00F53523"/>
    <w:rsid w:val="00F5438F"/>
    <w:rsid w:val="00F547C7"/>
    <w:rsid w:val="00F54823"/>
    <w:rsid w:val="00F54890"/>
    <w:rsid w:val="00F54D1C"/>
    <w:rsid w:val="00F550FE"/>
    <w:rsid w:val="00F551A9"/>
    <w:rsid w:val="00F55B82"/>
    <w:rsid w:val="00F55DF3"/>
    <w:rsid w:val="00F56262"/>
    <w:rsid w:val="00F5647C"/>
    <w:rsid w:val="00F56C2A"/>
    <w:rsid w:val="00F56D70"/>
    <w:rsid w:val="00F57986"/>
    <w:rsid w:val="00F57B2A"/>
    <w:rsid w:val="00F600E7"/>
    <w:rsid w:val="00F61053"/>
    <w:rsid w:val="00F61416"/>
    <w:rsid w:val="00F6166A"/>
    <w:rsid w:val="00F6273B"/>
    <w:rsid w:val="00F635BE"/>
    <w:rsid w:val="00F635F7"/>
    <w:rsid w:val="00F63759"/>
    <w:rsid w:val="00F63A66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A51"/>
    <w:rsid w:val="00F70D31"/>
    <w:rsid w:val="00F70D32"/>
    <w:rsid w:val="00F70E65"/>
    <w:rsid w:val="00F70F20"/>
    <w:rsid w:val="00F71756"/>
    <w:rsid w:val="00F7181D"/>
    <w:rsid w:val="00F718D8"/>
    <w:rsid w:val="00F7194A"/>
    <w:rsid w:val="00F71EF3"/>
    <w:rsid w:val="00F72365"/>
    <w:rsid w:val="00F72BEF"/>
    <w:rsid w:val="00F73168"/>
    <w:rsid w:val="00F73A36"/>
    <w:rsid w:val="00F73D0C"/>
    <w:rsid w:val="00F73DF8"/>
    <w:rsid w:val="00F73E27"/>
    <w:rsid w:val="00F74928"/>
    <w:rsid w:val="00F74C9C"/>
    <w:rsid w:val="00F750DA"/>
    <w:rsid w:val="00F75B45"/>
    <w:rsid w:val="00F76237"/>
    <w:rsid w:val="00F76433"/>
    <w:rsid w:val="00F76D1F"/>
    <w:rsid w:val="00F76FE4"/>
    <w:rsid w:val="00F77051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2897"/>
    <w:rsid w:val="00F93037"/>
    <w:rsid w:val="00F9388C"/>
    <w:rsid w:val="00F93AC6"/>
    <w:rsid w:val="00F95099"/>
    <w:rsid w:val="00F95880"/>
    <w:rsid w:val="00F95DC6"/>
    <w:rsid w:val="00F9619D"/>
    <w:rsid w:val="00F96DF3"/>
    <w:rsid w:val="00F96F26"/>
    <w:rsid w:val="00F97042"/>
    <w:rsid w:val="00F975F9"/>
    <w:rsid w:val="00F976E4"/>
    <w:rsid w:val="00FA02AE"/>
    <w:rsid w:val="00FA0314"/>
    <w:rsid w:val="00FA0741"/>
    <w:rsid w:val="00FA0835"/>
    <w:rsid w:val="00FA11D6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A95"/>
    <w:rsid w:val="00FA3CC1"/>
    <w:rsid w:val="00FA3EFB"/>
    <w:rsid w:val="00FA4553"/>
    <w:rsid w:val="00FA4568"/>
    <w:rsid w:val="00FA4DE5"/>
    <w:rsid w:val="00FA5422"/>
    <w:rsid w:val="00FA5C4A"/>
    <w:rsid w:val="00FA63DB"/>
    <w:rsid w:val="00FA7A60"/>
    <w:rsid w:val="00FB03B5"/>
    <w:rsid w:val="00FB03B6"/>
    <w:rsid w:val="00FB05A9"/>
    <w:rsid w:val="00FB06FF"/>
    <w:rsid w:val="00FB1D0C"/>
    <w:rsid w:val="00FB234F"/>
    <w:rsid w:val="00FB249A"/>
    <w:rsid w:val="00FB2545"/>
    <w:rsid w:val="00FB26E0"/>
    <w:rsid w:val="00FB2920"/>
    <w:rsid w:val="00FB41AB"/>
    <w:rsid w:val="00FB43A8"/>
    <w:rsid w:val="00FB45CF"/>
    <w:rsid w:val="00FB47D6"/>
    <w:rsid w:val="00FB48C3"/>
    <w:rsid w:val="00FB69D3"/>
    <w:rsid w:val="00FB6CC4"/>
    <w:rsid w:val="00FB794C"/>
    <w:rsid w:val="00FB7D10"/>
    <w:rsid w:val="00FC03D3"/>
    <w:rsid w:val="00FC11B3"/>
    <w:rsid w:val="00FC1BC5"/>
    <w:rsid w:val="00FC2A78"/>
    <w:rsid w:val="00FC2EF5"/>
    <w:rsid w:val="00FC32E8"/>
    <w:rsid w:val="00FC3C3D"/>
    <w:rsid w:val="00FC3D29"/>
    <w:rsid w:val="00FC4B33"/>
    <w:rsid w:val="00FC4D50"/>
    <w:rsid w:val="00FC648D"/>
    <w:rsid w:val="00FC737A"/>
    <w:rsid w:val="00FC7A28"/>
    <w:rsid w:val="00FC7B22"/>
    <w:rsid w:val="00FD0416"/>
    <w:rsid w:val="00FD0650"/>
    <w:rsid w:val="00FD093B"/>
    <w:rsid w:val="00FD0B50"/>
    <w:rsid w:val="00FD0DE5"/>
    <w:rsid w:val="00FD0F6F"/>
    <w:rsid w:val="00FD146E"/>
    <w:rsid w:val="00FD14CE"/>
    <w:rsid w:val="00FD15B2"/>
    <w:rsid w:val="00FD190E"/>
    <w:rsid w:val="00FD19BB"/>
    <w:rsid w:val="00FD290E"/>
    <w:rsid w:val="00FD2998"/>
    <w:rsid w:val="00FD310B"/>
    <w:rsid w:val="00FD36EF"/>
    <w:rsid w:val="00FD377A"/>
    <w:rsid w:val="00FD3911"/>
    <w:rsid w:val="00FD40A5"/>
    <w:rsid w:val="00FD41F1"/>
    <w:rsid w:val="00FD47F1"/>
    <w:rsid w:val="00FD4D00"/>
    <w:rsid w:val="00FD5339"/>
    <w:rsid w:val="00FD540E"/>
    <w:rsid w:val="00FD55A7"/>
    <w:rsid w:val="00FD594B"/>
    <w:rsid w:val="00FD5E1D"/>
    <w:rsid w:val="00FD5EEA"/>
    <w:rsid w:val="00FD6079"/>
    <w:rsid w:val="00FD60E2"/>
    <w:rsid w:val="00FD6BC8"/>
    <w:rsid w:val="00FD6EC4"/>
    <w:rsid w:val="00FD7084"/>
    <w:rsid w:val="00FD7259"/>
    <w:rsid w:val="00FD76CC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2D98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33B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147DC199"/>
    <w:rsid w:val="175F5BFA"/>
    <w:rsid w:val="1B0E5897"/>
    <w:rsid w:val="1E8BFF29"/>
    <w:rsid w:val="2118841A"/>
    <w:rsid w:val="25E9A561"/>
    <w:rsid w:val="30F7D042"/>
    <w:rsid w:val="35FED8A0"/>
    <w:rsid w:val="368DDCFE"/>
    <w:rsid w:val="41E25AAA"/>
    <w:rsid w:val="54F96EC1"/>
    <w:rsid w:val="5E42DEEE"/>
    <w:rsid w:val="674DEA29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26F44"/>
  <w15:chartTrackingRefBased/>
  <w15:docId w15:val="{319C44C0-217C-40AE-BDFF-ECCBF573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Doc-comment">
    <w:name w:val="Doc-comment"/>
    <w:basedOn w:val="Normal"/>
    <w:next w:val="Doc-text2"/>
    <w:qFormat/>
    <w:rsid w:val="00BB056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7A0928"/>
  </w:style>
  <w:style w:type="character" w:styleId="Strong">
    <w:name w:val="Strong"/>
    <w:uiPriority w:val="22"/>
    <w:qFormat/>
    <w:rsid w:val="00457E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F64C7-9412-4B07-B12C-E0DA36F2E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813171-9E4B-4EFF-B1AD-C6FE88D4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Collison of PUCCH and PUSCH for SDT</vt:lpstr>
    </vt:vector>
  </TitlesOfParts>
  <Company>Alcatel-Lucent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Collison of PUCCH and PUSCH for SDT</dc:title>
  <dc:subject/>
  <dc:creator>Sony</dc:creator>
  <cp:keywords/>
  <cp:lastModifiedBy>Sharma, Vivek</cp:lastModifiedBy>
  <cp:revision>2</cp:revision>
  <cp:lastPrinted>2009-09-27T08:02:00Z</cp:lastPrinted>
  <dcterms:created xsi:type="dcterms:W3CDTF">2022-04-25T14:58:00Z</dcterms:created>
  <dcterms:modified xsi:type="dcterms:W3CDTF">2022-04-25T14:58:00Z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